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77777777"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5505796"/>
      <w:bookmarkStart w:id="1" w:name="_Toc474264127"/>
      <w:r>
        <w:rPr>
          <w:noProof w:val="0"/>
        </w:rPr>
        <w:lastRenderedPageBreak/>
        <w:t>Inhoudsopgave</w:t>
      </w:r>
      <w:bookmarkEnd w:id="0"/>
    </w:p>
    <w:p w14:paraId="31A331EF" w14:textId="77777777" w:rsidR="000E3B54" w:rsidRDefault="000E3B54" w:rsidP="00102BA6">
      <w:pPr>
        <w:pStyle w:val="Inhopg1"/>
      </w:pPr>
    </w:p>
    <w:p w14:paraId="5EF7A927" w14:textId="77777777" w:rsidR="005036CA" w:rsidRDefault="006363CF" w:rsidP="00102BA6">
      <w:pPr>
        <w:pStyle w:val="Inhopg1"/>
        <w:rPr>
          <w:rFonts w:asciiTheme="minorHAnsi" w:eastAsiaTheme="minorEastAsia" w:hAnsiTheme="minorHAnsi" w:cstheme="minorBidi"/>
          <w:sz w:val="24"/>
          <w:szCs w:val="24"/>
          <w:lang w:eastAsia="ja-JP"/>
        </w:rPr>
      </w:pPr>
      <w:r>
        <w:rPr>
          <w:rFonts w:eastAsiaTheme="majorEastAsia" w:cstheme="minorHAnsi"/>
          <w:bCs/>
          <w:noProof w:val="0"/>
          <w:color w:val="E17100" w:themeColor="accent1"/>
          <w:sz w:val="42"/>
          <w:szCs w:val="42"/>
        </w:rPr>
        <w:fldChar w:fldCharType="begin"/>
      </w:r>
      <w:r>
        <w:rPr>
          <w:rFonts w:eastAsiaTheme="majorEastAsia" w:cstheme="minorHAnsi"/>
          <w:bCs/>
          <w:noProof w:val="0"/>
          <w:color w:val="E17100" w:themeColor="accent1"/>
          <w:sz w:val="42"/>
          <w:szCs w:val="42"/>
        </w:rPr>
        <w:instrText xml:space="preserve"> TOC \o "1-3" </w:instrText>
      </w:r>
      <w:r>
        <w:rPr>
          <w:rFonts w:eastAsiaTheme="majorEastAsia" w:cstheme="minorHAnsi"/>
          <w:bCs/>
          <w:noProof w:val="0"/>
          <w:color w:val="E17100" w:themeColor="accent1"/>
          <w:sz w:val="42"/>
          <w:szCs w:val="42"/>
        </w:rPr>
        <w:fldChar w:fldCharType="separate"/>
      </w:r>
      <w:r w:rsidR="005036CA">
        <w:t>Inhoudsopgave</w:t>
      </w:r>
      <w:r w:rsidR="005036CA">
        <w:tab/>
      </w:r>
      <w:r w:rsidR="005036CA">
        <w:fldChar w:fldCharType="begin"/>
      </w:r>
      <w:r w:rsidR="005036CA">
        <w:instrText xml:space="preserve"> PAGEREF _Toc355505796 \h </w:instrText>
      </w:r>
      <w:r w:rsidR="005036CA">
        <w:fldChar w:fldCharType="separate"/>
      </w:r>
      <w:r w:rsidR="005036CA">
        <w:t>2</w:t>
      </w:r>
      <w:r w:rsidR="005036CA">
        <w:fldChar w:fldCharType="end"/>
      </w:r>
    </w:p>
    <w:p w14:paraId="5E2113A2" w14:textId="77777777" w:rsidR="005036CA" w:rsidRDefault="005036CA" w:rsidP="00102BA6">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_Toc355505797 \h </w:instrText>
      </w:r>
      <w:r>
        <w:fldChar w:fldCharType="separate"/>
      </w:r>
      <w:r>
        <w:t>4</w:t>
      </w:r>
      <w:r>
        <w:fldChar w:fldCharType="end"/>
      </w:r>
    </w:p>
    <w:p w14:paraId="35FB1F38" w14:textId="77777777" w:rsidR="005036CA" w:rsidRDefault="005036CA" w:rsidP="00102BA6">
      <w:pPr>
        <w:pStyle w:val="Inhopg1"/>
        <w:rPr>
          <w:rFonts w:asciiTheme="minorHAnsi" w:eastAsiaTheme="minorEastAsia" w:hAnsiTheme="minorHAnsi" w:cstheme="minorBidi"/>
          <w:sz w:val="24"/>
          <w:szCs w:val="24"/>
          <w:lang w:eastAsia="ja-JP"/>
        </w:rPr>
      </w:pPr>
      <w:r>
        <w:t>Toetsplan van de kwalificatie trainer-coach 1</w:t>
      </w:r>
      <w:r>
        <w:tab/>
      </w:r>
      <w:r>
        <w:fldChar w:fldCharType="begin"/>
      </w:r>
      <w:r>
        <w:instrText xml:space="preserve"> PAGEREF _Toc355505798 \h </w:instrText>
      </w:r>
      <w:r>
        <w:fldChar w:fldCharType="separate"/>
      </w:r>
      <w:r>
        <w:t>5</w:t>
      </w:r>
      <w:r>
        <w:fldChar w:fldCharType="end"/>
      </w:r>
    </w:p>
    <w:p w14:paraId="7DE97A5C" w14:textId="77777777" w:rsidR="005036CA" w:rsidRDefault="005036CA" w:rsidP="00102BA6">
      <w:pPr>
        <w:pStyle w:val="Inhopg2"/>
        <w:rPr>
          <w:rFonts w:asciiTheme="minorHAnsi" w:eastAsiaTheme="minorEastAsia" w:hAnsiTheme="minorHAnsi" w:cstheme="minorBidi"/>
          <w:sz w:val="24"/>
          <w:szCs w:val="24"/>
          <w:lang w:eastAsia="ja-JP"/>
        </w:rPr>
      </w:pPr>
      <w:r w:rsidRPr="00B97A85">
        <w:t>Algemene informatie voor de sportbond</w:t>
      </w:r>
      <w:r>
        <w:tab/>
      </w:r>
      <w:r>
        <w:fldChar w:fldCharType="begin"/>
      </w:r>
      <w:r>
        <w:instrText xml:space="preserve"> PAGEREF _Toc355505799 \h </w:instrText>
      </w:r>
      <w:r>
        <w:fldChar w:fldCharType="separate"/>
      </w:r>
      <w:r>
        <w:t>5</w:t>
      </w:r>
      <w:r>
        <w:fldChar w:fldCharType="end"/>
      </w:r>
    </w:p>
    <w:p w14:paraId="01082585" w14:textId="49F85F31" w:rsidR="005036CA" w:rsidRDefault="005036CA" w:rsidP="00102BA6">
      <w:pPr>
        <w:pStyle w:val="Inhopg2"/>
        <w:rPr>
          <w:rFonts w:asciiTheme="minorHAnsi" w:eastAsiaTheme="minorEastAsia" w:hAnsiTheme="minorHAnsi" w:cstheme="minorBidi"/>
          <w:sz w:val="24"/>
          <w:szCs w:val="24"/>
          <w:lang w:eastAsia="ja-JP"/>
        </w:rPr>
      </w:pPr>
      <w:r>
        <w:t>1.</w:t>
      </w:r>
      <w:r w:rsidR="00102BA6">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_Toc355505800 \h </w:instrText>
      </w:r>
      <w:r>
        <w:fldChar w:fldCharType="separate"/>
      </w:r>
      <w:r>
        <w:t>5</w:t>
      </w:r>
      <w:r>
        <w:fldChar w:fldCharType="end"/>
      </w:r>
    </w:p>
    <w:p w14:paraId="309409CD" w14:textId="77777777" w:rsidR="005036CA" w:rsidRDefault="005036CA" w:rsidP="00102BA6">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_Toc355505801 \h </w:instrText>
      </w:r>
      <w:r>
        <w:fldChar w:fldCharType="separate"/>
      </w:r>
      <w:r>
        <w:t>5</w:t>
      </w:r>
      <w:r>
        <w:fldChar w:fldCharType="end"/>
      </w:r>
    </w:p>
    <w:p w14:paraId="3A48D6F0" w14:textId="77777777" w:rsidR="005036CA" w:rsidRDefault="005036CA" w:rsidP="00102BA6">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fldChar w:fldCharType="begin"/>
      </w:r>
      <w:r>
        <w:instrText xml:space="preserve"> PAGEREF _Toc355505802 \h </w:instrText>
      </w:r>
      <w:r>
        <w:fldChar w:fldCharType="separate"/>
      </w:r>
      <w:r>
        <w:t>6</w:t>
      </w:r>
      <w:r>
        <w:fldChar w:fldCharType="end"/>
      </w:r>
    </w:p>
    <w:p w14:paraId="277C4D4E" w14:textId="77777777" w:rsidR="005036CA" w:rsidRDefault="005036CA" w:rsidP="00102BA6">
      <w:pPr>
        <w:pStyle w:val="Inhopg2"/>
        <w:rPr>
          <w:rFonts w:asciiTheme="minorHAnsi" w:eastAsiaTheme="minorEastAsia" w:hAnsiTheme="minorHAnsi" w:cstheme="minorBidi"/>
          <w:sz w:val="24"/>
          <w:szCs w:val="24"/>
          <w:lang w:eastAsia="ja-JP"/>
        </w:rPr>
      </w:pPr>
      <w:r w:rsidRPr="00B97A85">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_Toc355505805 \h </w:instrText>
      </w:r>
      <w:r>
        <w:fldChar w:fldCharType="separate"/>
      </w:r>
      <w:r>
        <w:t>6</w:t>
      </w:r>
      <w:r>
        <w:fldChar w:fldCharType="end"/>
      </w:r>
    </w:p>
    <w:p w14:paraId="66AE5E4F" w14:textId="77777777" w:rsidR="005036CA" w:rsidRDefault="005036CA" w:rsidP="00102BA6">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_Toc355505806 \h </w:instrText>
      </w:r>
      <w:r>
        <w:fldChar w:fldCharType="separate"/>
      </w:r>
      <w:r>
        <w:t>6</w:t>
      </w:r>
      <w:r>
        <w:fldChar w:fldCharType="end"/>
      </w:r>
    </w:p>
    <w:p w14:paraId="1BF14201" w14:textId="77777777" w:rsidR="005036CA" w:rsidRDefault="005036CA" w:rsidP="00102BA6">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_Toc355505808 \h </w:instrText>
      </w:r>
      <w:r>
        <w:fldChar w:fldCharType="separate"/>
      </w:r>
      <w:r>
        <w:t>7</w:t>
      </w:r>
      <w:r>
        <w:fldChar w:fldCharType="end"/>
      </w:r>
    </w:p>
    <w:p w14:paraId="117DCFB9" w14:textId="77777777" w:rsidR="005036CA" w:rsidRDefault="005036CA" w:rsidP="00102BA6">
      <w:pPr>
        <w:pStyle w:val="Inhopg2"/>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_Toc355505809 \h </w:instrText>
      </w:r>
      <w:r>
        <w:fldChar w:fldCharType="separate"/>
      </w:r>
      <w:r>
        <w:t>7</w:t>
      </w:r>
      <w:r>
        <w:fldChar w:fldCharType="end"/>
      </w:r>
    </w:p>
    <w:p w14:paraId="229697E4" w14:textId="77777777" w:rsidR="005036CA" w:rsidRDefault="005036CA" w:rsidP="00102BA6">
      <w:pPr>
        <w:pStyle w:val="Inhopg1"/>
        <w:rPr>
          <w:rFonts w:asciiTheme="minorHAnsi" w:eastAsiaTheme="minorEastAsia" w:hAnsiTheme="minorHAnsi" w:cstheme="minorBidi"/>
          <w:sz w:val="24"/>
          <w:szCs w:val="24"/>
          <w:lang w:eastAsia="ja-JP"/>
        </w:rPr>
      </w:pPr>
      <w:r w:rsidRPr="00B97A85">
        <w:t>PVB 1.1 Assisteren bij trainingen/activiteiten</w:t>
      </w:r>
      <w:r>
        <w:tab/>
      </w:r>
      <w:r>
        <w:fldChar w:fldCharType="begin"/>
      </w:r>
      <w:r>
        <w:instrText xml:space="preserve"> PAGEREF _Toc355505810 \h </w:instrText>
      </w:r>
      <w:r>
        <w:fldChar w:fldCharType="separate"/>
      </w:r>
      <w:r>
        <w:t>8</w:t>
      </w:r>
      <w:r>
        <w:fldChar w:fldCharType="end"/>
      </w:r>
    </w:p>
    <w:p w14:paraId="064DDBB3" w14:textId="64679066" w:rsidR="005036CA" w:rsidRDefault="005036CA" w:rsidP="00102BA6">
      <w:pPr>
        <w:pStyle w:val="Inhopg2"/>
        <w:rPr>
          <w:rFonts w:asciiTheme="minorHAnsi" w:eastAsiaTheme="minorEastAsia" w:hAnsiTheme="minorHAnsi" w:cstheme="minorBidi"/>
          <w:sz w:val="24"/>
          <w:szCs w:val="24"/>
          <w:lang w:eastAsia="ja-JP"/>
        </w:rPr>
      </w:pPr>
      <w:r w:rsidRPr="00B97A85">
        <w:rPr>
          <w:rFonts w:eastAsia="Times New Roman"/>
        </w:rPr>
        <w:t>Inleiding</w:t>
      </w:r>
      <w:r>
        <w:tab/>
      </w:r>
      <w:r>
        <w:fldChar w:fldCharType="begin"/>
      </w:r>
      <w:r>
        <w:instrText xml:space="preserve"> PAGEREF _Toc355505811 \h </w:instrText>
      </w:r>
      <w:r>
        <w:fldChar w:fldCharType="separate"/>
      </w:r>
      <w:r>
        <w:t>8</w:t>
      </w:r>
      <w:r>
        <w:fldChar w:fldCharType="end"/>
      </w:r>
    </w:p>
    <w:p w14:paraId="73F21BA5" w14:textId="77777777" w:rsidR="005036CA" w:rsidRDefault="005036CA" w:rsidP="00102BA6">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_Toc355505812 \h </w:instrText>
      </w:r>
      <w:r>
        <w:fldChar w:fldCharType="separate"/>
      </w:r>
      <w:r>
        <w:t>8</w:t>
      </w:r>
      <w:r>
        <w:fldChar w:fldCharType="end"/>
      </w:r>
    </w:p>
    <w:p w14:paraId="2A1B7CEF" w14:textId="77777777" w:rsidR="005036CA" w:rsidRDefault="005036CA" w:rsidP="00102BA6">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_Toc355505813 \h </w:instrText>
      </w:r>
      <w:r>
        <w:fldChar w:fldCharType="separate"/>
      </w:r>
      <w:r>
        <w:t>8</w:t>
      </w:r>
      <w:r>
        <w:fldChar w:fldCharType="end"/>
      </w:r>
    </w:p>
    <w:p w14:paraId="7B949731" w14:textId="77777777" w:rsidR="005036CA" w:rsidRDefault="005036CA" w:rsidP="00102BA6">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_Toc355505814 \h </w:instrText>
      </w:r>
      <w:r>
        <w:fldChar w:fldCharType="separate"/>
      </w:r>
      <w:r>
        <w:t>8</w:t>
      </w:r>
      <w:r>
        <w:fldChar w:fldCharType="end"/>
      </w:r>
    </w:p>
    <w:p w14:paraId="0E791FC0" w14:textId="77777777" w:rsidR="005036CA" w:rsidRDefault="005036CA" w:rsidP="00102BA6">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_Toc355505815 \h </w:instrText>
      </w:r>
      <w:r>
        <w:fldChar w:fldCharType="separate"/>
      </w:r>
      <w:r>
        <w:t>8</w:t>
      </w:r>
      <w:r>
        <w:fldChar w:fldCharType="end"/>
      </w:r>
    </w:p>
    <w:p w14:paraId="57C3C06C" w14:textId="77777777" w:rsidR="005036CA" w:rsidRDefault="005036CA" w:rsidP="00102BA6">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_Toc355505816 \h </w:instrText>
      </w:r>
      <w:r>
        <w:fldChar w:fldCharType="separate"/>
      </w:r>
      <w:r>
        <w:t>8</w:t>
      </w:r>
      <w:r>
        <w:fldChar w:fldCharType="end"/>
      </w:r>
    </w:p>
    <w:p w14:paraId="0BB9C781" w14:textId="77777777" w:rsidR="005036CA" w:rsidRDefault="005036CA" w:rsidP="00102BA6">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_Toc355505817 \h </w:instrText>
      </w:r>
      <w:r>
        <w:fldChar w:fldCharType="separate"/>
      </w:r>
      <w:r>
        <w:t>9</w:t>
      </w:r>
      <w:r>
        <w:fldChar w:fldCharType="end"/>
      </w:r>
    </w:p>
    <w:p w14:paraId="46C57F80" w14:textId="77777777" w:rsidR="005036CA" w:rsidRDefault="005036CA" w:rsidP="00102BA6">
      <w:pPr>
        <w:pStyle w:val="Inhopg2"/>
        <w:rPr>
          <w:rFonts w:asciiTheme="minorHAnsi" w:eastAsiaTheme="minorEastAsia" w:hAnsiTheme="minorHAnsi" w:cstheme="minorBidi"/>
          <w:sz w:val="24"/>
          <w:szCs w:val="24"/>
          <w:lang w:eastAsia="ja-JP"/>
        </w:rPr>
      </w:pPr>
      <w:r>
        <w:t xml:space="preserve">Protocol PVB 1.1 Assisteren bij trainingen/activiteiten – </w:t>
      </w:r>
      <w:r w:rsidRPr="00B97A85">
        <w:rPr>
          <w:i/>
        </w:rPr>
        <w:t>portfoliobeoordeling</w:t>
      </w:r>
      <w:r>
        <w:tab/>
      </w:r>
      <w:r>
        <w:fldChar w:fldCharType="begin"/>
      </w:r>
      <w:r>
        <w:instrText xml:space="preserve"> PAGEREF _Toc355505827 \h </w:instrText>
      </w:r>
      <w:r>
        <w:fldChar w:fldCharType="separate"/>
      </w:r>
      <w:r>
        <w:t>10</w:t>
      </w:r>
      <w:r>
        <w:fldChar w:fldCharType="end"/>
      </w:r>
    </w:p>
    <w:p w14:paraId="21B93070" w14:textId="77777777" w:rsidR="005036CA" w:rsidRDefault="005036CA" w:rsidP="00102BA6">
      <w:pPr>
        <w:pStyle w:val="Inhopg1"/>
        <w:rPr>
          <w:rFonts w:asciiTheme="minorHAnsi" w:eastAsiaTheme="minorEastAsia" w:hAnsiTheme="minorHAnsi" w:cstheme="minorBidi"/>
          <w:sz w:val="24"/>
          <w:szCs w:val="24"/>
          <w:lang w:eastAsia="ja-JP"/>
        </w:rPr>
      </w:pPr>
      <w:r>
        <w:t>PVB 1.2 Zorgen voor maatregelen</w:t>
      </w:r>
      <w:r>
        <w:tab/>
      </w:r>
      <w:r>
        <w:fldChar w:fldCharType="begin"/>
      </w:r>
      <w:r>
        <w:instrText xml:space="preserve"> PAGEREF _Toc355505828 \h </w:instrText>
      </w:r>
      <w:r>
        <w:fldChar w:fldCharType="separate"/>
      </w:r>
      <w:r>
        <w:t>12</w:t>
      </w:r>
      <w:r>
        <w:fldChar w:fldCharType="end"/>
      </w:r>
    </w:p>
    <w:p w14:paraId="5883F17B" w14:textId="741B9475" w:rsidR="005036CA" w:rsidRDefault="005036CA" w:rsidP="00102BA6">
      <w:pPr>
        <w:pStyle w:val="Inhopg2"/>
        <w:rPr>
          <w:rFonts w:asciiTheme="minorHAnsi" w:eastAsiaTheme="minorEastAsia" w:hAnsiTheme="minorHAnsi" w:cstheme="minorBidi"/>
          <w:sz w:val="24"/>
          <w:szCs w:val="24"/>
          <w:lang w:eastAsia="ja-JP"/>
        </w:rPr>
      </w:pPr>
      <w:r w:rsidRPr="00B97A85">
        <w:rPr>
          <w:rFonts w:eastAsia="Times New Roman"/>
        </w:rPr>
        <w:t>Inleiding</w:t>
      </w:r>
      <w:r>
        <w:tab/>
      </w:r>
      <w:r>
        <w:fldChar w:fldCharType="begin"/>
      </w:r>
      <w:r>
        <w:instrText xml:space="preserve"> PAGEREF _Toc355505829 \h </w:instrText>
      </w:r>
      <w:r>
        <w:fldChar w:fldCharType="separate"/>
      </w:r>
      <w:r>
        <w:t>12</w:t>
      </w:r>
      <w:r>
        <w:fldChar w:fldCharType="end"/>
      </w:r>
    </w:p>
    <w:p w14:paraId="58D3EFBF" w14:textId="77777777" w:rsidR="005036CA" w:rsidRDefault="005036CA" w:rsidP="00102BA6">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_Toc355505830 \h </w:instrText>
      </w:r>
      <w:r>
        <w:fldChar w:fldCharType="separate"/>
      </w:r>
      <w:r>
        <w:t>12</w:t>
      </w:r>
      <w:r>
        <w:fldChar w:fldCharType="end"/>
      </w:r>
    </w:p>
    <w:p w14:paraId="55A15A16" w14:textId="77777777" w:rsidR="005036CA" w:rsidRDefault="005036CA" w:rsidP="00102BA6">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_Toc355505831 \h </w:instrText>
      </w:r>
      <w:r>
        <w:fldChar w:fldCharType="separate"/>
      </w:r>
      <w:r>
        <w:t>12</w:t>
      </w:r>
      <w:r>
        <w:fldChar w:fldCharType="end"/>
      </w:r>
    </w:p>
    <w:p w14:paraId="2A09E6D2" w14:textId="77777777" w:rsidR="005036CA" w:rsidRDefault="005036CA" w:rsidP="00102BA6">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_Toc355505832 \h </w:instrText>
      </w:r>
      <w:r>
        <w:fldChar w:fldCharType="separate"/>
      </w:r>
      <w:r>
        <w:t>12</w:t>
      </w:r>
      <w:r>
        <w:fldChar w:fldCharType="end"/>
      </w:r>
    </w:p>
    <w:p w14:paraId="58E8BE2F" w14:textId="77777777" w:rsidR="005036CA" w:rsidRDefault="005036CA" w:rsidP="00102BA6">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_Toc355505833 \h </w:instrText>
      </w:r>
      <w:r>
        <w:fldChar w:fldCharType="separate"/>
      </w:r>
      <w:r>
        <w:t>12</w:t>
      </w:r>
      <w:r>
        <w:fldChar w:fldCharType="end"/>
      </w:r>
    </w:p>
    <w:p w14:paraId="73D4FE3E" w14:textId="77777777" w:rsidR="005036CA" w:rsidRDefault="005036CA" w:rsidP="00102BA6">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_Toc355505834 \h </w:instrText>
      </w:r>
      <w:r>
        <w:fldChar w:fldCharType="separate"/>
      </w:r>
      <w:r>
        <w:t>12</w:t>
      </w:r>
      <w:r>
        <w:fldChar w:fldCharType="end"/>
      </w:r>
    </w:p>
    <w:p w14:paraId="4D2A8350" w14:textId="77777777" w:rsidR="005036CA" w:rsidRDefault="005036CA" w:rsidP="00102BA6">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_Toc355505835 \h </w:instrText>
      </w:r>
      <w:r>
        <w:fldChar w:fldCharType="separate"/>
      </w:r>
      <w:r>
        <w:t>13</w:t>
      </w:r>
      <w:r>
        <w:fldChar w:fldCharType="end"/>
      </w:r>
    </w:p>
    <w:p w14:paraId="70A5811E" w14:textId="77777777" w:rsidR="005036CA" w:rsidRDefault="005036CA" w:rsidP="00102BA6">
      <w:pPr>
        <w:pStyle w:val="Inhopg2"/>
        <w:rPr>
          <w:rFonts w:asciiTheme="minorHAnsi" w:eastAsiaTheme="minorEastAsia" w:hAnsiTheme="minorHAnsi" w:cstheme="minorBidi"/>
          <w:sz w:val="24"/>
          <w:szCs w:val="24"/>
          <w:lang w:eastAsia="ja-JP"/>
        </w:rPr>
      </w:pPr>
      <w:r>
        <w:t xml:space="preserve">Protocol PVB 1.2 Zorgen voor maatregelen – </w:t>
      </w:r>
      <w:r w:rsidRPr="00B97A85">
        <w:rPr>
          <w:i/>
        </w:rPr>
        <w:t>portfoliobeoordeling</w:t>
      </w:r>
      <w:r>
        <w:tab/>
      </w:r>
      <w:r>
        <w:fldChar w:fldCharType="begin"/>
      </w:r>
      <w:r>
        <w:instrText xml:space="preserve"> PAGEREF _Toc355505845 \h </w:instrText>
      </w:r>
      <w:r>
        <w:fldChar w:fldCharType="separate"/>
      </w:r>
      <w:r>
        <w:t>14</w:t>
      </w:r>
      <w:r>
        <w:fldChar w:fldCharType="end"/>
      </w:r>
    </w:p>
    <w:p w14:paraId="645B4388" w14:textId="77777777" w:rsidR="000E3B54" w:rsidRDefault="006363CF">
      <w:pPr>
        <w:spacing w:after="200"/>
        <w:rPr>
          <w:rFonts w:eastAsiaTheme="majorEastAsia" w:cstheme="minorHAnsi"/>
          <w:bCs/>
          <w:noProof w:val="0"/>
          <w:color w:val="E17100" w:themeColor="accent1"/>
          <w:sz w:val="42"/>
          <w:szCs w:val="42"/>
        </w:rPr>
      </w:pPr>
      <w:r>
        <w:rPr>
          <w:rFonts w:eastAsiaTheme="majorEastAsia" w:cstheme="minorHAnsi"/>
          <w:bCs/>
          <w:noProof w:val="0"/>
          <w:color w:val="E17100" w:themeColor="accent1"/>
          <w:sz w:val="42"/>
          <w:szCs w:val="42"/>
        </w:rPr>
        <w:fldChar w:fldCharType="end"/>
      </w:r>
    </w:p>
    <w:p w14:paraId="5BD7A42E" w14:textId="3E0BC397" w:rsidR="000E3B54" w:rsidRPr="0048566B" w:rsidRDefault="000E3B54" w:rsidP="000E3B54">
      <w:pPr>
        <w:pStyle w:val="Kop1"/>
        <w:rPr>
          <w:noProof w:val="0"/>
        </w:rPr>
      </w:pPr>
      <w:bookmarkStart w:id="2" w:name="_Toc355505797"/>
      <w:r w:rsidRPr="0048566B">
        <w:rPr>
          <w:noProof w:val="0"/>
        </w:rPr>
        <w:lastRenderedPageBreak/>
        <w:t>Overzicht</w:t>
      </w:r>
      <w:bookmarkEnd w:id="1"/>
      <w:bookmarkEnd w:id="2"/>
    </w:p>
    <w:tbl>
      <w:tblPr>
        <w:tblStyle w:val="NOCNSF"/>
        <w:tblW w:w="9639" w:type="dxa"/>
        <w:tblLayout w:type="fixed"/>
        <w:tblLook w:val="0480" w:firstRow="0" w:lastRow="0" w:firstColumn="1" w:lastColumn="0" w:noHBand="0" w:noVBand="1"/>
      </w:tblPr>
      <w:tblGrid>
        <w:gridCol w:w="3828"/>
        <w:gridCol w:w="5795"/>
        <w:gridCol w:w="16"/>
      </w:tblGrid>
      <w:tr w:rsidR="000E3B54" w:rsidRPr="0048566B" w14:paraId="0B9260A6"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3" w:type="dxa"/>
            <w:gridSpan w:val="2"/>
            <w:tcBorders>
              <w:top w:val="nil"/>
              <w:bottom w:val="single" w:sz="4" w:space="0" w:color="FFFFFF" w:themeColor="background1"/>
            </w:tcBorders>
            <w:shd w:val="clear" w:color="auto" w:fill="FAD7B6"/>
          </w:tcPr>
          <w:p w14:paraId="7AC25060" w14:textId="77777777" w:rsidR="000E3B54" w:rsidRPr="0048566B" w:rsidRDefault="000E3B54" w:rsidP="003D772B">
            <w:pPr>
              <w:rPr>
                <w:noProof w:val="0"/>
              </w:rPr>
            </w:pPr>
            <w:r w:rsidRPr="0048566B">
              <w:rPr>
                <w:noProof w:val="0"/>
              </w:rPr>
              <w:t>Kenmerken kwalificatie</w:t>
            </w:r>
          </w:p>
        </w:tc>
      </w:tr>
      <w:tr w:rsidR="000E3B54" w:rsidRPr="0048566B" w14:paraId="065E7301"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FFFFFF" w:themeColor="background1"/>
              <w:bottom w:val="single" w:sz="8" w:space="0" w:color="FFFFFF" w:themeColor="background1"/>
            </w:tcBorders>
          </w:tcPr>
          <w:p w14:paraId="099277D5" w14:textId="77777777" w:rsidR="000E3B54" w:rsidRPr="00FB4393" w:rsidRDefault="000E3B54" w:rsidP="003D772B">
            <w:pPr>
              <w:rPr>
                <w:b w:val="0"/>
                <w:noProof w:val="0"/>
              </w:rPr>
            </w:pPr>
            <w:r w:rsidRPr="00FB4393">
              <w:rPr>
                <w:b w:val="0"/>
                <w:noProof w:val="0"/>
              </w:rPr>
              <w:t>Naam van de kwalificatie</w:t>
            </w:r>
          </w:p>
        </w:tc>
        <w:tc>
          <w:tcPr>
            <w:tcW w:w="5795" w:type="dxa"/>
            <w:tcBorders>
              <w:top w:val="single" w:sz="4" w:space="0" w:color="FFFFFF" w:themeColor="background1"/>
              <w:bottom w:val="single" w:sz="8" w:space="0" w:color="FFFFFF" w:themeColor="background1"/>
            </w:tcBorders>
          </w:tcPr>
          <w:p w14:paraId="530BCA5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color w:val="FF0000"/>
              </w:rPr>
              <w:t>Trainer-coach</w:t>
            </w:r>
            <w:r w:rsidRPr="0048566B">
              <w:rPr>
                <w:noProof w:val="0"/>
              </w:rPr>
              <w:t xml:space="preserve"> 1</w:t>
            </w:r>
          </w:p>
        </w:tc>
      </w:tr>
      <w:tr w:rsidR="000E3B54" w:rsidRPr="0048566B" w14:paraId="167E3EFE"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706EA974" w14:textId="77777777" w:rsidR="000E3B54" w:rsidRPr="00FB4393" w:rsidRDefault="000E3B54" w:rsidP="003D772B">
            <w:pPr>
              <w:rPr>
                <w:b w:val="0"/>
                <w:noProof w:val="0"/>
              </w:rPr>
            </w:pPr>
            <w:r w:rsidRPr="00FB4393">
              <w:rPr>
                <w:b w:val="0"/>
                <w:noProof w:val="0"/>
              </w:rPr>
              <w:t xml:space="preserve">Deelkwalificaties </w:t>
            </w:r>
          </w:p>
        </w:tc>
        <w:tc>
          <w:tcPr>
            <w:tcW w:w="5795" w:type="dxa"/>
            <w:tcBorders>
              <w:top w:val="single" w:sz="8" w:space="0" w:color="FFFFFF" w:themeColor="background1"/>
            </w:tcBorders>
          </w:tcPr>
          <w:p w14:paraId="6067BAE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 1.1 Assisteren bij trainingen/activiteiten</w:t>
            </w:r>
          </w:p>
          <w:p w14:paraId="067A2230" w14:textId="77777777" w:rsidR="000E3B54" w:rsidRPr="005C29F7"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rPr>
            </w:pPr>
            <w:r w:rsidRPr="005C29F7">
              <w:rPr>
                <w:noProof w:val="0"/>
                <w:color w:val="1F497D"/>
              </w:rPr>
              <w:t>PVB 1.2 Zorgen voor maatregelen</w:t>
            </w:r>
          </w:p>
        </w:tc>
      </w:tr>
      <w:tr w:rsidR="000E3B54" w:rsidRPr="0048566B" w14:paraId="3DF59660"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0443488E" w14:textId="77777777" w:rsidR="000E3B54" w:rsidRPr="00FB4393" w:rsidRDefault="000E3B54" w:rsidP="003D772B">
            <w:pPr>
              <w:rPr>
                <w:b w:val="0"/>
                <w:noProof w:val="0"/>
              </w:rPr>
            </w:pPr>
            <w:r w:rsidRPr="00FB4393">
              <w:rPr>
                <w:b w:val="0"/>
                <w:noProof w:val="0"/>
              </w:rPr>
              <w:t xml:space="preserve">Kwalificatiestructuur </w:t>
            </w:r>
          </w:p>
        </w:tc>
        <w:tc>
          <w:tcPr>
            <w:tcW w:w="5795" w:type="dxa"/>
          </w:tcPr>
          <w:p w14:paraId="24431E7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KSS 201</w:t>
            </w:r>
            <w:r>
              <w:rPr>
                <w:noProof w:val="0"/>
              </w:rPr>
              <w:t>7</w:t>
            </w:r>
          </w:p>
        </w:tc>
      </w:tr>
      <w:tr w:rsidR="000E3B54" w:rsidRPr="0048566B" w14:paraId="13EC0D41"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1196A91C" w14:textId="77777777" w:rsidR="000E3B54" w:rsidRPr="00FB4393" w:rsidRDefault="000E3B54" w:rsidP="003D772B">
            <w:pPr>
              <w:rPr>
                <w:b w:val="0"/>
                <w:noProof w:val="0"/>
              </w:rPr>
            </w:pPr>
            <w:r w:rsidRPr="00FB4393">
              <w:rPr>
                <w:b w:val="0"/>
                <w:noProof w:val="0"/>
              </w:rPr>
              <w:t xml:space="preserve">Kwalificatielijn </w:t>
            </w:r>
          </w:p>
        </w:tc>
        <w:tc>
          <w:tcPr>
            <w:tcW w:w="5795" w:type="dxa"/>
          </w:tcPr>
          <w:p w14:paraId="5BE24E8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Trainer-coach</w:t>
            </w:r>
          </w:p>
        </w:tc>
      </w:tr>
      <w:tr w:rsidR="000E3B54" w:rsidRPr="0048566B" w14:paraId="4087C969" w14:textId="77777777" w:rsidTr="006363CF">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61C53986" w14:textId="77777777" w:rsidR="000E3B54" w:rsidRPr="00FB4393" w:rsidRDefault="000E3B54" w:rsidP="003D772B">
            <w:pPr>
              <w:rPr>
                <w:b w:val="0"/>
                <w:noProof w:val="0"/>
              </w:rPr>
            </w:pPr>
            <w:r w:rsidRPr="00FB4393">
              <w:rPr>
                <w:b w:val="0"/>
                <w:noProof w:val="0"/>
              </w:rPr>
              <w:t xml:space="preserve">Kwalificatieniveau </w:t>
            </w:r>
          </w:p>
        </w:tc>
        <w:tc>
          <w:tcPr>
            <w:tcW w:w="5795" w:type="dxa"/>
          </w:tcPr>
          <w:p w14:paraId="663CAB6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1</w:t>
            </w:r>
          </w:p>
        </w:tc>
      </w:tr>
      <w:tr w:rsidR="000E3B54" w:rsidRPr="0048566B" w14:paraId="60B8A706"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4" w:space="0" w:color="FFFFFF" w:themeColor="background1"/>
            </w:tcBorders>
            <w:shd w:val="clear" w:color="auto" w:fill="FAD7B6"/>
          </w:tcPr>
          <w:p w14:paraId="12083A7E" w14:textId="77777777" w:rsidR="000E3B54" w:rsidRPr="0048566B" w:rsidRDefault="000E3B54" w:rsidP="003D772B">
            <w:pPr>
              <w:rPr>
                <w:noProof w:val="0"/>
              </w:rPr>
            </w:pPr>
            <w:r w:rsidRPr="0048566B">
              <w:rPr>
                <w:noProof w:val="0"/>
              </w:rPr>
              <w:t xml:space="preserve">Kenmerken sportbond </w:t>
            </w:r>
          </w:p>
        </w:tc>
      </w:tr>
      <w:tr w:rsidR="000E3B54" w:rsidRPr="0048566B" w14:paraId="567D13D7"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FFFFFF" w:themeColor="background1"/>
              <w:bottom w:val="single" w:sz="8" w:space="0" w:color="FFFFFF" w:themeColor="background1"/>
            </w:tcBorders>
          </w:tcPr>
          <w:p w14:paraId="26EC7450" w14:textId="77777777" w:rsidR="000E3B54" w:rsidRPr="00FB4393" w:rsidRDefault="000E3B54" w:rsidP="003D772B">
            <w:pPr>
              <w:rPr>
                <w:b w:val="0"/>
                <w:noProof w:val="0"/>
              </w:rPr>
            </w:pPr>
            <w:r w:rsidRPr="00FB4393">
              <w:rPr>
                <w:b w:val="0"/>
                <w:noProof w:val="0"/>
              </w:rPr>
              <w:t>Kwalificerende sportbond</w:t>
            </w:r>
          </w:p>
        </w:tc>
        <w:tc>
          <w:tcPr>
            <w:tcW w:w="5811" w:type="dxa"/>
            <w:gridSpan w:val="2"/>
            <w:tcBorders>
              <w:top w:val="single" w:sz="4" w:space="0" w:color="FFFFFF" w:themeColor="background1"/>
              <w:bottom w:val="single" w:sz="8" w:space="0" w:color="FFFFFF" w:themeColor="background1"/>
            </w:tcBorders>
          </w:tcPr>
          <w:p w14:paraId="5836E073"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Naam</w:t>
            </w:r>
          </w:p>
          <w:p w14:paraId="4C4D8F3E"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Adresgegevens</w:t>
            </w:r>
          </w:p>
        </w:tc>
      </w:tr>
      <w:tr w:rsidR="000E3B54" w:rsidRPr="0048566B" w14:paraId="43839EE3" w14:textId="77777777" w:rsidTr="00C9331C">
        <w:trPr>
          <w:trHeight w:val="4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176F028A" w14:textId="77777777" w:rsidR="000E3B54" w:rsidRPr="00FB4393" w:rsidRDefault="000E3B54" w:rsidP="003D772B">
            <w:pPr>
              <w:rPr>
                <w:b w:val="0"/>
                <w:noProof w:val="0"/>
              </w:rPr>
            </w:pPr>
            <w:r w:rsidRPr="00FB4393">
              <w:rPr>
                <w:b w:val="0"/>
                <w:noProof w:val="0"/>
              </w:rPr>
              <w:t xml:space="preserve">Samenstelling toetsingscommissie </w:t>
            </w:r>
          </w:p>
        </w:tc>
        <w:tc>
          <w:tcPr>
            <w:tcW w:w="5811" w:type="dxa"/>
            <w:gridSpan w:val="2"/>
            <w:tcBorders>
              <w:top w:val="single" w:sz="8" w:space="0" w:color="FFFFFF" w:themeColor="background1"/>
            </w:tcBorders>
          </w:tcPr>
          <w:p w14:paraId="18C11D09"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Functies (geen namen van personen)</w:t>
            </w:r>
          </w:p>
        </w:tc>
      </w:tr>
      <w:tr w:rsidR="000E3B54" w:rsidRPr="0048566B" w14:paraId="67879911" w14:textId="77777777" w:rsidTr="006363CF">
        <w:trPr>
          <w:trHeight w:val="60"/>
        </w:trPr>
        <w:tc>
          <w:tcPr>
            <w:cnfStyle w:val="001000000000" w:firstRow="0" w:lastRow="0" w:firstColumn="1" w:lastColumn="0" w:oddVBand="0" w:evenVBand="0" w:oddHBand="0" w:evenHBand="0" w:firstRowFirstColumn="0" w:firstRowLastColumn="0" w:lastRowFirstColumn="0" w:lastRowLastColumn="0"/>
            <w:tcW w:w="3828" w:type="dxa"/>
          </w:tcPr>
          <w:p w14:paraId="2B734248" w14:textId="77777777" w:rsidR="000E3B54" w:rsidRPr="00FB4393" w:rsidRDefault="000E3B54" w:rsidP="003D772B">
            <w:pPr>
              <w:rPr>
                <w:b w:val="0"/>
                <w:noProof w:val="0"/>
              </w:rPr>
            </w:pPr>
            <w:r w:rsidRPr="00FB4393">
              <w:rPr>
                <w:b w:val="0"/>
                <w:noProof w:val="0"/>
              </w:rPr>
              <w:t>Contactgegevens toetsingscommissie</w:t>
            </w:r>
          </w:p>
        </w:tc>
        <w:tc>
          <w:tcPr>
            <w:tcW w:w="5811" w:type="dxa"/>
            <w:gridSpan w:val="2"/>
          </w:tcPr>
          <w:p w14:paraId="7FC2997F"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32033E86"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58080BCC" w14:textId="77777777" w:rsidR="000E3B54" w:rsidRPr="00FB4393" w:rsidRDefault="000E3B54" w:rsidP="003D772B">
            <w:pPr>
              <w:rPr>
                <w:b w:val="0"/>
                <w:noProof w:val="0"/>
              </w:rPr>
            </w:pPr>
            <w:r w:rsidRPr="00FB4393">
              <w:rPr>
                <w:b w:val="0"/>
                <w:noProof w:val="0"/>
              </w:rPr>
              <w:t xml:space="preserve">Datum instelling toetsingscommissie door bestuur bond </w:t>
            </w:r>
          </w:p>
        </w:tc>
        <w:tc>
          <w:tcPr>
            <w:tcW w:w="5811" w:type="dxa"/>
            <w:gridSpan w:val="2"/>
          </w:tcPr>
          <w:p w14:paraId="47B97D28"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Datum</w:t>
            </w:r>
          </w:p>
        </w:tc>
      </w:tr>
      <w:tr w:rsidR="000E3B54" w:rsidRPr="0048566B" w14:paraId="3348D2C0"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41827019" w14:textId="77777777" w:rsidR="000E3B54" w:rsidRPr="00FB4393" w:rsidRDefault="000E3B54" w:rsidP="003D772B">
            <w:pPr>
              <w:rPr>
                <w:b w:val="0"/>
                <w:noProof w:val="0"/>
              </w:rPr>
            </w:pPr>
            <w:r w:rsidRPr="00FB4393">
              <w:rPr>
                <w:b w:val="0"/>
                <w:noProof w:val="0"/>
              </w:rPr>
              <w:t>Gegevens Commissie van Beroep voor Toetsing</w:t>
            </w:r>
          </w:p>
        </w:tc>
        <w:tc>
          <w:tcPr>
            <w:tcW w:w="5811" w:type="dxa"/>
            <w:gridSpan w:val="2"/>
          </w:tcPr>
          <w:p w14:paraId="44134B9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188814A8"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4" w:space="0" w:color="FFFFFF" w:themeColor="background1"/>
            </w:tcBorders>
            <w:shd w:val="clear" w:color="auto" w:fill="FAD7B6"/>
          </w:tcPr>
          <w:p w14:paraId="5CC54F82" w14:textId="77777777" w:rsidR="000E3B54" w:rsidRPr="0048566B" w:rsidRDefault="000E3B54" w:rsidP="003D772B">
            <w:pPr>
              <w:rPr>
                <w:noProof w:val="0"/>
              </w:rPr>
            </w:pPr>
            <w:r w:rsidRPr="0048566B">
              <w:rPr>
                <w:noProof w:val="0"/>
              </w:rPr>
              <w:t>Kernmerken toetsdocumenten</w:t>
            </w:r>
          </w:p>
        </w:tc>
      </w:tr>
      <w:tr w:rsidR="000E3B54" w:rsidRPr="0048566B" w14:paraId="333A4DFF"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FFFFFF" w:themeColor="background1"/>
              <w:bottom w:val="single" w:sz="8" w:space="0" w:color="FFFFFF" w:themeColor="background1"/>
            </w:tcBorders>
          </w:tcPr>
          <w:p w14:paraId="378D301F" w14:textId="77777777" w:rsidR="000E3B54" w:rsidRPr="00FB4393" w:rsidRDefault="000E3B54" w:rsidP="003D772B">
            <w:pPr>
              <w:rPr>
                <w:b w:val="0"/>
                <w:noProof w:val="0"/>
              </w:rPr>
            </w:pPr>
            <w:r w:rsidRPr="00FB4393">
              <w:rPr>
                <w:b w:val="0"/>
                <w:noProof w:val="0"/>
              </w:rPr>
              <w:t xml:space="preserve">Geldend Toetsreglement sport </w:t>
            </w:r>
          </w:p>
        </w:tc>
        <w:tc>
          <w:tcPr>
            <w:tcW w:w="5811" w:type="dxa"/>
            <w:gridSpan w:val="2"/>
            <w:tcBorders>
              <w:top w:val="single" w:sz="4" w:space="0" w:color="FFFFFF" w:themeColor="background1"/>
              <w:bottom w:val="single" w:sz="8" w:space="0" w:color="FFFFFF" w:themeColor="background1"/>
            </w:tcBorders>
          </w:tcPr>
          <w:p w14:paraId="3E7BECDA"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Datum</w:t>
            </w:r>
          </w:p>
        </w:tc>
      </w:tr>
      <w:tr w:rsidR="000E3B54" w:rsidRPr="0048566B" w14:paraId="1A1CBBDB" w14:textId="77777777" w:rsidTr="006363CF">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5ECF1191" w14:textId="77777777" w:rsidR="000E3B54" w:rsidRPr="00FB4393" w:rsidRDefault="000E3B54" w:rsidP="003D772B">
            <w:pPr>
              <w:rPr>
                <w:b w:val="0"/>
                <w:noProof w:val="0"/>
              </w:rPr>
            </w:pPr>
            <w:r w:rsidRPr="00FB4393">
              <w:rPr>
                <w:b w:val="0"/>
                <w:noProof w:val="0"/>
              </w:rPr>
              <w:t xml:space="preserve">Vaststelling toetsplan en PVB’s door toetsingscommissie </w:t>
            </w:r>
          </w:p>
        </w:tc>
        <w:tc>
          <w:tcPr>
            <w:tcW w:w="5811" w:type="dxa"/>
            <w:gridSpan w:val="2"/>
            <w:tcBorders>
              <w:top w:val="single" w:sz="8" w:space="0" w:color="FFFFFF" w:themeColor="background1"/>
            </w:tcBorders>
          </w:tcPr>
          <w:p w14:paraId="48E1D106"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Datum</w:t>
            </w:r>
          </w:p>
        </w:tc>
      </w:tr>
      <w:tr w:rsidR="000E3B54" w:rsidRPr="0048566B" w14:paraId="240D8CD9" w14:textId="77777777" w:rsidTr="00C9331C">
        <w:trPr>
          <w:trHeight w:val="40"/>
        </w:trPr>
        <w:tc>
          <w:tcPr>
            <w:cnfStyle w:val="001000000000" w:firstRow="0" w:lastRow="0" w:firstColumn="1" w:lastColumn="0" w:oddVBand="0" w:evenVBand="0" w:oddHBand="0" w:evenHBand="0" w:firstRowFirstColumn="0" w:firstRowLastColumn="0" w:lastRowFirstColumn="0" w:lastRowLastColumn="0"/>
            <w:tcW w:w="3828" w:type="dxa"/>
          </w:tcPr>
          <w:p w14:paraId="5B5F90E1" w14:textId="77777777" w:rsidR="000E3B54" w:rsidRPr="00FB4393" w:rsidRDefault="000E3B54" w:rsidP="003D772B">
            <w:pPr>
              <w:rPr>
                <w:b w:val="0"/>
                <w:noProof w:val="0"/>
              </w:rPr>
            </w:pPr>
            <w:r w:rsidRPr="00FB4393">
              <w:rPr>
                <w:b w:val="0"/>
                <w:noProof w:val="0"/>
              </w:rPr>
              <w:t xml:space="preserve">Datum laatste positieve audituitslag </w:t>
            </w:r>
          </w:p>
        </w:tc>
        <w:tc>
          <w:tcPr>
            <w:tcW w:w="5811" w:type="dxa"/>
            <w:gridSpan w:val="2"/>
          </w:tcPr>
          <w:p w14:paraId="7C45FD26"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Datum</w:t>
            </w:r>
          </w:p>
        </w:tc>
      </w:tr>
      <w:tr w:rsidR="000E3B54" w:rsidRPr="0048566B" w14:paraId="3BE74912" w14:textId="77777777" w:rsidTr="003D772B">
        <w:trPr>
          <w:trHeight w:val="405"/>
        </w:trPr>
        <w:tc>
          <w:tcPr>
            <w:cnfStyle w:val="001000000000" w:firstRow="0" w:lastRow="0" w:firstColumn="1" w:lastColumn="0" w:oddVBand="0" w:evenVBand="0" w:oddHBand="0" w:evenHBand="0" w:firstRowFirstColumn="0" w:firstRowLastColumn="0" w:lastRowFirstColumn="0" w:lastRowLastColumn="0"/>
            <w:tcW w:w="3828" w:type="dxa"/>
          </w:tcPr>
          <w:p w14:paraId="36E125FE" w14:textId="77777777" w:rsidR="000E3B54" w:rsidRPr="00FB4393" w:rsidRDefault="000E3B54" w:rsidP="003D772B">
            <w:pPr>
              <w:rPr>
                <w:b w:val="0"/>
                <w:noProof w:val="0"/>
              </w:rPr>
            </w:pPr>
            <w:r w:rsidRPr="00FB4393">
              <w:rPr>
                <w:b w:val="0"/>
                <w:noProof w:val="0"/>
              </w:rPr>
              <w:t xml:space="preserve">Toetsdocumenten conform model </w:t>
            </w:r>
          </w:p>
          <w:p w14:paraId="767B4DD9" w14:textId="77777777" w:rsidR="000E3B54" w:rsidRPr="00FB4393" w:rsidRDefault="000E3B54" w:rsidP="003D772B">
            <w:pPr>
              <w:rPr>
                <w:b w:val="0"/>
                <w:noProof w:val="0"/>
              </w:rPr>
            </w:pPr>
            <w:r w:rsidRPr="00FB4393">
              <w:rPr>
                <w:b w:val="0"/>
                <w:noProof w:val="0"/>
              </w:rPr>
              <w:t xml:space="preserve">KSS 2017 </w:t>
            </w:r>
          </w:p>
        </w:tc>
        <w:tc>
          <w:tcPr>
            <w:tcW w:w="5811" w:type="dxa"/>
            <w:gridSpan w:val="2"/>
          </w:tcPr>
          <w:p w14:paraId="73667018"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Ja/nee</w:t>
            </w:r>
          </w:p>
        </w:tc>
      </w:tr>
    </w:tbl>
    <w:p w14:paraId="32EB1739" w14:textId="77777777" w:rsidR="000E3B54" w:rsidRPr="0048566B" w:rsidRDefault="000E3B54" w:rsidP="000E3B54">
      <w:pPr>
        <w:pStyle w:val="Hoofdtekst"/>
        <w:rPr>
          <w:rFonts w:ascii="Arial" w:hAnsi="Arial" w:cs="Arial"/>
        </w:rPr>
      </w:pPr>
    </w:p>
    <w:p w14:paraId="7FE6BDD2" w14:textId="77777777" w:rsidR="000E3B54" w:rsidRPr="0048566B" w:rsidRDefault="000E3B54" w:rsidP="000E3B54">
      <w:pPr>
        <w:pStyle w:val="Geenafstand"/>
      </w:pPr>
    </w:p>
    <w:p w14:paraId="520D1281" w14:textId="77777777" w:rsidR="000E3B54" w:rsidRPr="0048566B" w:rsidRDefault="000E3B54" w:rsidP="000E3B54">
      <w:pPr>
        <w:pStyle w:val="tk"/>
        <w:rPr>
          <w:rFonts w:ascii="Arial Narrow" w:hAnsi="Arial Narrow"/>
          <w:b w:val="0"/>
          <w:color w:val="0070C0"/>
          <w:sz w:val="70"/>
        </w:rPr>
      </w:pPr>
      <w:r w:rsidRPr="0048566B">
        <w:rPr>
          <w:color w:val="0070C0"/>
        </w:rPr>
        <w:br w:type="page"/>
      </w:r>
    </w:p>
    <w:p w14:paraId="5A8BCA62" w14:textId="77777777" w:rsidR="000E3B54" w:rsidRPr="0048566B" w:rsidRDefault="000E3B54" w:rsidP="000E3B54">
      <w:pPr>
        <w:pStyle w:val="Kop1"/>
        <w:ind w:left="567" w:hanging="567"/>
        <w:rPr>
          <w:noProof w:val="0"/>
        </w:rPr>
      </w:pPr>
      <w:bookmarkStart w:id="3" w:name="_Toc341359097"/>
      <w:bookmarkStart w:id="4" w:name="_Toc341549058"/>
      <w:bookmarkStart w:id="5" w:name="_Toc344466096"/>
      <w:bookmarkStart w:id="6" w:name="_Toc474264128"/>
      <w:bookmarkStart w:id="7" w:name="_Toc355505798"/>
      <w:r w:rsidRPr="0048566B">
        <w:rPr>
          <w:noProof w:val="0"/>
        </w:rPr>
        <w:lastRenderedPageBreak/>
        <w:t>Toetsplan van de kwalificatie trainer-coach 1</w:t>
      </w:r>
      <w:bookmarkEnd w:id="3"/>
      <w:bookmarkEnd w:id="4"/>
      <w:bookmarkEnd w:id="5"/>
      <w:bookmarkEnd w:id="6"/>
      <w:bookmarkEnd w:id="7"/>
      <w:r w:rsidRPr="0048566B">
        <w:rPr>
          <w:noProof w:val="0"/>
        </w:rPr>
        <w:t xml:space="preserve"> </w:t>
      </w:r>
    </w:p>
    <w:p w14:paraId="3FE0048B" w14:textId="77777777" w:rsidR="000E3B54" w:rsidRPr="0048566B" w:rsidRDefault="000E3B54" w:rsidP="000E3B54">
      <w:pPr>
        <w:pStyle w:val="Kop2"/>
        <w:rPr>
          <w:rFonts w:eastAsia="Times New Roman"/>
          <w:noProof w:val="0"/>
        </w:rPr>
      </w:pPr>
      <w:bookmarkStart w:id="8" w:name="_Toc341359098"/>
      <w:bookmarkStart w:id="9" w:name="_Toc341549059"/>
      <w:bookmarkStart w:id="10" w:name="_Toc344466097"/>
      <w:bookmarkStart w:id="11" w:name="_Toc474264129"/>
      <w:bookmarkStart w:id="12" w:name="_Toc355505799"/>
      <w:r w:rsidRPr="0048566B">
        <w:rPr>
          <w:rFonts w:eastAsia="Times New Roman"/>
          <w:noProof w:val="0"/>
        </w:rPr>
        <w:t>Algemene informatie voor de sportbond</w:t>
      </w:r>
      <w:bookmarkEnd w:id="8"/>
      <w:bookmarkEnd w:id="9"/>
      <w:bookmarkEnd w:id="10"/>
      <w:bookmarkEnd w:id="11"/>
      <w:bookmarkEnd w:id="12"/>
    </w:p>
    <w:p w14:paraId="101B1467" w14:textId="77777777" w:rsidR="000E3B54" w:rsidRPr="0048566B" w:rsidRDefault="000E3B54" w:rsidP="000E3B54">
      <w:pPr>
        <w:pStyle w:val="Hoofdtekst"/>
        <w:rPr>
          <w:rFonts w:ascii="Arial" w:hAnsi="Arial" w:cs="Arial"/>
        </w:rPr>
      </w:pPr>
    </w:p>
    <w:p w14:paraId="79EA66F7" w14:textId="77777777" w:rsidR="000E3B54" w:rsidRPr="0048566B" w:rsidRDefault="000E3B54" w:rsidP="000E3B54">
      <w:pPr>
        <w:rPr>
          <w:noProof w:val="0"/>
        </w:rPr>
      </w:pPr>
      <w:r w:rsidRPr="0048566B">
        <w:rPr>
          <w:noProof w:val="0"/>
        </w:rPr>
        <w:t xml:space="preserve">Om het door </w:t>
      </w:r>
      <w:r w:rsidRPr="0048566B">
        <w:rPr>
          <w:noProof w:val="0"/>
          <w:color w:val="FF0000"/>
        </w:rPr>
        <w:t>de sportbond</w:t>
      </w:r>
      <w:r w:rsidRPr="0048566B">
        <w:rPr>
          <w:noProof w:val="0"/>
        </w:rPr>
        <w:t xml:space="preserve"> en NOC*NSF erkende diploma </w:t>
      </w:r>
      <w:r w:rsidRPr="0048566B">
        <w:rPr>
          <w:noProof w:val="0"/>
          <w:color w:val="FF0000"/>
        </w:rPr>
        <w:t>trainer-coach</w:t>
      </w:r>
      <w:r w:rsidRPr="0048566B">
        <w:rPr>
          <w:noProof w:val="0"/>
        </w:rPr>
        <w:t xml:space="preserve"> 1 te kunnen ontvangen, moet de kandidaat de </w:t>
      </w:r>
      <w:r w:rsidRPr="006047C2">
        <w:rPr>
          <w:noProof w:val="0"/>
        </w:rPr>
        <w:t>twee</w:t>
      </w:r>
      <w:r w:rsidRPr="0048566B">
        <w:rPr>
          <w:noProof w:val="0"/>
        </w:rPr>
        <w:t xml:space="preserve"> kerntaken van een </w:t>
      </w:r>
      <w:r w:rsidRPr="0048566B">
        <w:rPr>
          <w:noProof w:val="0"/>
          <w:color w:val="FF0000"/>
        </w:rPr>
        <w:t>trainer-coach</w:t>
      </w:r>
      <w:r w:rsidRPr="0048566B">
        <w:rPr>
          <w:noProof w:val="0"/>
        </w:rPr>
        <w:t xml:space="preserve"> 1 beheersen. Elke kerntaak wordt door een proeve van bekwaamheid (PVB) getoetst. In dit toetsplan staat beschreven: </w:t>
      </w:r>
    </w:p>
    <w:p w14:paraId="307D10BC" w14:textId="47069F63" w:rsidR="000E3B54" w:rsidRPr="006363CF" w:rsidRDefault="006363CF" w:rsidP="000E3B54">
      <w:pPr>
        <w:pStyle w:val="Opsomming"/>
        <w:rPr>
          <w:b/>
          <w:noProof w:val="0"/>
        </w:rPr>
      </w:pPr>
      <w:r w:rsidRPr="006363CF">
        <w:rPr>
          <w:b/>
          <w:noProof w:val="0"/>
        </w:rPr>
        <w:t xml:space="preserve">Om </w:t>
      </w:r>
      <w:r w:rsidR="000E3B54" w:rsidRPr="006363CF">
        <w:rPr>
          <w:b/>
          <w:noProof w:val="0"/>
        </w:rPr>
        <w:t>welke PVB’s het gaat;</w:t>
      </w:r>
    </w:p>
    <w:p w14:paraId="48F7D1A4" w14:textId="57404C39" w:rsidR="000E3B54" w:rsidRPr="006363CF" w:rsidRDefault="006363CF" w:rsidP="000E3B54">
      <w:pPr>
        <w:pStyle w:val="Opsomming"/>
        <w:rPr>
          <w:b/>
          <w:noProof w:val="0"/>
        </w:rPr>
      </w:pPr>
      <w:r w:rsidRPr="006363CF">
        <w:rPr>
          <w:b/>
          <w:noProof w:val="0"/>
        </w:rPr>
        <w:t xml:space="preserve">Wie </w:t>
      </w:r>
      <w:r w:rsidR="000E3B54" w:rsidRPr="006363CF">
        <w:rPr>
          <w:b/>
          <w:noProof w:val="0"/>
        </w:rPr>
        <w:t>betrokken zijn bij de afname van de toetsing;</w:t>
      </w:r>
    </w:p>
    <w:p w14:paraId="66325625" w14:textId="50647DD8" w:rsidR="000E3B54" w:rsidRPr="006363CF" w:rsidRDefault="006363CF" w:rsidP="000E3B54">
      <w:pPr>
        <w:pStyle w:val="Opsomming"/>
        <w:rPr>
          <w:b/>
          <w:noProof w:val="0"/>
        </w:rPr>
      </w:pPr>
      <w:r w:rsidRPr="006363CF">
        <w:rPr>
          <w:b/>
          <w:noProof w:val="0"/>
        </w:rPr>
        <w:t xml:space="preserve">Wat </w:t>
      </w:r>
      <w:r w:rsidR="000E3B54" w:rsidRPr="006363CF">
        <w:rPr>
          <w:b/>
          <w:noProof w:val="0"/>
        </w:rPr>
        <w:t xml:space="preserve">van de betrokkenen wordt verwacht. </w:t>
      </w:r>
    </w:p>
    <w:p w14:paraId="341FB3EA" w14:textId="77777777" w:rsidR="000E3B54" w:rsidRPr="0048566B" w:rsidRDefault="000E3B54" w:rsidP="000E3B54">
      <w:pPr>
        <w:rPr>
          <w:noProof w:val="0"/>
        </w:rPr>
      </w:pPr>
    </w:p>
    <w:p w14:paraId="3F45F61E" w14:textId="77777777" w:rsidR="000E3B54" w:rsidRPr="0048566B" w:rsidRDefault="000E3B54" w:rsidP="000E3B54">
      <w:pPr>
        <w:rPr>
          <w:noProof w:val="0"/>
        </w:rPr>
      </w:pPr>
      <w:r w:rsidRPr="0048566B">
        <w:rPr>
          <w:noProof w:val="0"/>
        </w:rPr>
        <w:t xml:space="preserve">In de PVB-beschrijvingen staat beschreven wat de PVB inhoudt en welke eisen aan de kandidaat worden gesteld. </w:t>
      </w:r>
    </w:p>
    <w:p w14:paraId="79FFBC21" w14:textId="77777777" w:rsidR="000E3B54" w:rsidRPr="0048566B" w:rsidRDefault="000E3B54" w:rsidP="000E3B54">
      <w:pPr>
        <w:rPr>
          <w:noProof w:val="0"/>
        </w:rPr>
      </w:pPr>
      <w:r w:rsidRPr="0048566B">
        <w:rPr>
          <w:noProof w:val="0"/>
        </w:rPr>
        <w:t xml:space="preserve">Alle toetsdocumenten zijn beschikbaar via </w:t>
      </w:r>
      <w:r w:rsidRPr="0048566B">
        <w:rPr>
          <w:noProof w:val="0"/>
          <w:color w:val="FF0000"/>
        </w:rPr>
        <w:t>www</w:t>
      </w:r>
      <w:r>
        <w:rPr>
          <w:noProof w:val="0"/>
          <w:color w:val="FF0000"/>
        </w:rPr>
        <w:t xml:space="preserve">. … </w:t>
      </w:r>
      <w:r w:rsidRPr="0048566B">
        <w:rPr>
          <w:noProof w:val="0"/>
          <w:color w:val="FF0000"/>
        </w:rPr>
        <w:t>.nl.</w:t>
      </w:r>
      <w:r w:rsidRPr="0048566B">
        <w:rPr>
          <w:noProof w:val="0"/>
        </w:rPr>
        <w:t xml:space="preserve"> </w:t>
      </w:r>
    </w:p>
    <w:p w14:paraId="62E13905" w14:textId="77777777" w:rsidR="000E3B54" w:rsidRPr="0048566B" w:rsidRDefault="000E3B54" w:rsidP="000E3B54">
      <w:pPr>
        <w:pStyle w:val="Kop2"/>
        <w:numPr>
          <w:ilvl w:val="0"/>
          <w:numId w:val="13"/>
        </w:numPr>
        <w:rPr>
          <w:noProof w:val="0"/>
        </w:rPr>
      </w:pPr>
      <w:bookmarkStart w:id="13" w:name="_Toc341359099"/>
      <w:bookmarkStart w:id="14" w:name="_Toc341549060"/>
      <w:bookmarkStart w:id="15" w:name="_Toc344466098"/>
      <w:bookmarkStart w:id="16" w:name="_Toc474264130"/>
      <w:bookmarkStart w:id="17" w:name="_Toc355505800"/>
      <w:r w:rsidRPr="0048566B">
        <w:rPr>
          <w:noProof w:val="0"/>
        </w:rPr>
        <w:t>Diploma en deelkwalificaties</w:t>
      </w:r>
      <w:bookmarkEnd w:id="13"/>
      <w:bookmarkEnd w:id="14"/>
      <w:bookmarkEnd w:id="15"/>
      <w:bookmarkEnd w:id="16"/>
      <w:bookmarkEnd w:id="17"/>
    </w:p>
    <w:p w14:paraId="7555588B" w14:textId="77777777" w:rsidR="000E3B54" w:rsidRPr="0048566B" w:rsidRDefault="000E3B54" w:rsidP="000E3B54">
      <w:pPr>
        <w:rPr>
          <w:noProof w:val="0"/>
        </w:rPr>
      </w:pPr>
    </w:p>
    <w:p w14:paraId="6632C3A1" w14:textId="77777777" w:rsidR="000E3B54" w:rsidRPr="008E560B" w:rsidRDefault="000E3B54" w:rsidP="000E3B54">
      <w:pPr>
        <w:rPr>
          <w:noProof w:val="0"/>
        </w:rPr>
      </w:pPr>
      <w:r w:rsidRPr="008E560B">
        <w:rPr>
          <w:noProof w:val="0"/>
        </w:rPr>
        <w:t xml:space="preserve">Een kandidaat ontvangt het diploma </w:t>
      </w:r>
      <w:r w:rsidRPr="008E560B">
        <w:rPr>
          <w:noProof w:val="0"/>
          <w:color w:val="FF0000"/>
        </w:rPr>
        <w:t>trainer-coach</w:t>
      </w:r>
      <w:r w:rsidRPr="008E560B">
        <w:rPr>
          <w:noProof w:val="0"/>
        </w:rPr>
        <w:t xml:space="preserve"> 1 als de onderstaande twee PVB’s volgens de richtlijnen en de norm voor slagen zijn afgelegd: </w:t>
      </w:r>
    </w:p>
    <w:p w14:paraId="4487F07F" w14:textId="77777777" w:rsidR="000E3B54" w:rsidRPr="006363CF" w:rsidRDefault="000E3B54" w:rsidP="000E3B54">
      <w:pPr>
        <w:pStyle w:val="Opsomming"/>
        <w:rPr>
          <w:b/>
          <w:noProof w:val="0"/>
        </w:rPr>
      </w:pPr>
      <w:r w:rsidRPr="006363CF">
        <w:rPr>
          <w:b/>
          <w:noProof w:val="0"/>
        </w:rPr>
        <w:t>PVB 1.1: Assisteren bij trainingen/activiteiten;</w:t>
      </w:r>
    </w:p>
    <w:p w14:paraId="2E221F64" w14:textId="77777777" w:rsidR="000E3B54" w:rsidRPr="006363CF" w:rsidRDefault="000E3B54" w:rsidP="000E3B54">
      <w:pPr>
        <w:pStyle w:val="Opsomming"/>
        <w:rPr>
          <w:b/>
          <w:noProof w:val="0"/>
        </w:rPr>
      </w:pPr>
      <w:r w:rsidRPr="006363CF">
        <w:rPr>
          <w:b/>
          <w:noProof w:val="0"/>
        </w:rPr>
        <w:t xml:space="preserve">PVB 1.2: Zorgen voor maatregelen. </w:t>
      </w:r>
    </w:p>
    <w:p w14:paraId="6E1AFE57" w14:textId="77777777" w:rsidR="000E3B54" w:rsidRPr="0048566B" w:rsidRDefault="000E3B54" w:rsidP="000E3B54">
      <w:pPr>
        <w:pStyle w:val="opsomniv1"/>
        <w:numPr>
          <w:ilvl w:val="0"/>
          <w:numId w:val="0"/>
        </w:numPr>
        <w:rPr>
          <w:color w:val="FF0000"/>
        </w:rPr>
      </w:pPr>
    </w:p>
    <w:p w14:paraId="324CF9C8" w14:textId="6EDC72C9" w:rsidR="000E3B54" w:rsidRPr="0048566B" w:rsidRDefault="000E3B54" w:rsidP="00C9331C">
      <w:pPr>
        <w:rPr>
          <w:noProof w:val="0"/>
        </w:rPr>
      </w:pPr>
      <w:r w:rsidRPr="0048566B">
        <w:rPr>
          <w:noProof w:val="0"/>
          <w:color w:val="FF0000"/>
        </w:rPr>
        <w:t>Elke PVB is een deelkwalificatie. Per deelkwalificatie kan een certificaat worden verstrekt als aan de kwalificatie-eisen wordt voldaan.</w:t>
      </w:r>
      <w:r w:rsidRPr="0048566B">
        <w:rPr>
          <w:noProof w:val="0"/>
        </w:rPr>
        <w:t xml:space="preserve"> </w:t>
      </w:r>
      <w:r w:rsidRPr="00036560">
        <w:rPr>
          <w:noProof w:val="0"/>
        </w:rPr>
        <w:t>De deelkwalificat</w:t>
      </w:r>
      <w:r w:rsidR="00C9331C">
        <w:rPr>
          <w:noProof w:val="0"/>
        </w:rPr>
        <w:t>ies staan vermeld op het diploma.</w:t>
      </w:r>
    </w:p>
    <w:p w14:paraId="4E1728D9" w14:textId="77777777" w:rsidR="000E3B54" w:rsidRPr="0048566B" w:rsidRDefault="000E3B54" w:rsidP="000E3B54">
      <w:pPr>
        <w:pStyle w:val="Kop2"/>
        <w:numPr>
          <w:ilvl w:val="0"/>
          <w:numId w:val="13"/>
        </w:numPr>
        <w:rPr>
          <w:noProof w:val="0"/>
        </w:rPr>
      </w:pPr>
      <w:bookmarkStart w:id="18" w:name="_Toc341359100"/>
      <w:bookmarkStart w:id="19" w:name="_Toc341549061"/>
      <w:bookmarkStart w:id="20" w:name="_Toc344466099"/>
      <w:bookmarkStart w:id="21" w:name="_Toc474264131"/>
      <w:bookmarkStart w:id="22" w:name="_Toc355505801"/>
      <w:r w:rsidRPr="0048566B">
        <w:rPr>
          <w:noProof w:val="0"/>
        </w:rPr>
        <w:t>Kerntaken en werkprocessen</w:t>
      </w:r>
      <w:bookmarkEnd w:id="18"/>
      <w:bookmarkEnd w:id="19"/>
      <w:bookmarkEnd w:id="20"/>
      <w:bookmarkEnd w:id="21"/>
      <w:bookmarkEnd w:id="22"/>
      <w:r w:rsidRPr="0048566B">
        <w:rPr>
          <w:noProof w:val="0"/>
        </w:rPr>
        <w:t xml:space="preserve"> </w:t>
      </w:r>
    </w:p>
    <w:p w14:paraId="6986F9B3" w14:textId="77777777" w:rsidR="000E3B54" w:rsidRPr="0048566B" w:rsidRDefault="000E3B54" w:rsidP="000E3B54">
      <w:pPr>
        <w:rPr>
          <w:noProof w:val="0"/>
        </w:rPr>
      </w:pPr>
    </w:p>
    <w:p w14:paraId="7A26454E" w14:textId="77777777" w:rsidR="000E3B54" w:rsidRPr="0048566B" w:rsidRDefault="000E3B54" w:rsidP="000E3B54">
      <w:pPr>
        <w:rPr>
          <w:noProof w:val="0"/>
        </w:rPr>
      </w:pPr>
      <w:r w:rsidRPr="0048566B">
        <w:rPr>
          <w:noProof w:val="0"/>
        </w:rPr>
        <w:t>De volgende kerntaken en werkprocessen uit de KSS 201</w:t>
      </w:r>
      <w:r>
        <w:rPr>
          <w:noProof w:val="0"/>
        </w:rPr>
        <w:t>7</w:t>
      </w:r>
      <w:r w:rsidRPr="0048566B">
        <w:rPr>
          <w:noProof w:val="0"/>
        </w:rPr>
        <w:t xml:space="preserve"> worden getoetst. </w:t>
      </w:r>
    </w:p>
    <w:p w14:paraId="293DB627" w14:textId="77777777" w:rsidR="000E3B54" w:rsidRPr="0048566B" w:rsidRDefault="000E3B54" w:rsidP="000E3B54">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6363CF" w:rsidRPr="004B6A4C" w14:paraId="5736ED47" w14:textId="77777777" w:rsidTr="00C9331C">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3C7B69EB" w14:textId="77777777" w:rsidR="006363CF" w:rsidRPr="004B6A4C" w:rsidRDefault="006363CF" w:rsidP="003D772B">
            <w:r w:rsidRPr="004B6A4C">
              <w:t>Kerntaak</w:t>
            </w:r>
          </w:p>
        </w:tc>
        <w:tc>
          <w:tcPr>
            <w:tcW w:w="5797" w:type="dxa"/>
            <w:tcBorders>
              <w:top w:val="nil"/>
              <w:left w:val="single" w:sz="4" w:space="0" w:color="FFFFFF"/>
              <w:bottom w:val="single" w:sz="4" w:space="0" w:color="FFFFFF"/>
            </w:tcBorders>
            <w:shd w:val="clear" w:color="auto" w:fill="FAD7B6"/>
          </w:tcPr>
          <w:p w14:paraId="659B3FCD" w14:textId="77777777" w:rsidR="006363CF" w:rsidRPr="004B6A4C" w:rsidRDefault="006363CF" w:rsidP="003D772B">
            <w:pPr>
              <w:cnfStyle w:val="100000000000" w:firstRow="1" w:lastRow="0" w:firstColumn="0" w:lastColumn="0" w:oddVBand="0" w:evenVBand="0" w:oddHBand="0" w:evenHBand="0" w:firstRowFirstColumn="0" w:firstRowLastColumn="0" w:lastRowFirstColumn="0" w:lastRowLastColumn="0"/>
            </w:pPr>
            <w:r w:rsidRPr="004B6A4C">
              <w:t>Werkproces</w:t>
            </w:r>
          </w:p>
          <w:p w14:paraId="0FEB76BD" w14:textId="77777777" w:rsidR="006363CF" w:rsidRPr="004B6A4C" w:rsidRDefault="006363CF" w:rsidP="003D772B">
            <w:pPr>
              <w:cnfStyle w:val="100000000000" w:firstRow="1" w:lastRow="0" w:firstColumn="0" w:lastColumn="0" w:oddVBand="0" w:evenVBand="0" w:oddHBand="0" w:evenHBand="0" w:firstRowFirstColumn="0" w:firstRowLastColumn="0" w:lastRowFirstColumn="0" w:lastRowLastColumn="0"/>
            </w:pPr>
          </w:p>
        </w:tc>
      </w:tr>
      <w:tr w:rsidR="006363CF" w:rsidRPr="0048566B" w14:paraId="52AFFF3C" w14:textId="77777777" w:rsidTr="00C9331C">
        <w:tblPrEx>
          <w:tblLook w:val="0480" w:firstRow="0" w:lastRow="0" w:firstColumn="1" w:lastColumn="0" w:noHBand="0" w:noVBand="1"/>
        </w:tblPrEx>
        <w:trPr>
          <w:trHeight w:val="822"/>
        </w:trPr>
        <w:tc>
          <w:tcPr>
            <w:cnfStyle w:val="001000000000" w:firstRow="0" w:lastRow="0" w:firstColumn="1" w:lastColumn="0" w:oddVBand="0" w:evenVBand="0" w:oddHBand="0" w:evenHBand="0" w:firstRowFirstColumn="0" w:firstRowLastColumn="0" w:lastRowFirstColumn="0" w:lastRowLastColumn="0"/>
            <w:tcW w:w="3369" w:type="dxa"/>
          </w:tcPr>
          <w:p w14:paraId="2BB24119" w14:textId="77777777" w:rsidR="006363CF" w:rsidRPr="006363CF" w:rsidRDefault="006363CF" w:rsidP="003D772B">
            <w:pPr>
              <w:rPr>
                <w:b w:val="0"/>
                <w:noProof w:val="0"/>
              </w:rPr>
            </w:pPr>
            <w:r w:rsidRPr="006363CF">
              <w:rPr>
                <w:b w:val="0"/>
                <w:noProof w:val="0"/>
              </w:rPr>
              <w:t xml:space="preserve">Kerntaak 1.1 </w:t>
            </w:r>
          </w:p>
          <w:p w14:paraId="0727A40C" w14:textId="70782728" w:rsidR="006363CF" w:rsidRPr="006363CF" w:rsidRDefault="006363CF" w:rsidP="003D772B">
            <w:pPr>
              <w:rPr>
                <w:b w:val="0"/>
                <w:noProof w:val="0"/>
              </w:rPr>
            </w:pPr>
            <w:r w:rsidRPr="006363CF">
              <w:rPr>
                <w:b w:val="0"/>
                <w:noProof w:val="0"/>
              </w:rPr>
              <w:t>Assisteren bij trainingen/activiteiten</w:t>
            </w:r>
          </w:p>
        </w:tc>
        <w:tc>
          <w:tcPr>
            <w:tcW w:w="5811" w:type="dxa"/>
            <w:gridSpan w:val="2"/>
          </w:tcPr>
          <w:p w14:paraId="75998289" w14:textId="77777777" w:rsidR="006363CF"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1.1.1 Begeleidt </w:t>
            </w:r>
            <w:r w:rsidRPr="0048566B">
              <w:rPr>
                <w:noProof w:val="0"/>
                <w:color w:val="FF0000"/>
              </w:rPr>
              <w:t>sporters</w:t>
            </w:r>
            <w:r w:rsidRPr="0048566B">
              <w:rPr>
                <w:noProof w:val="0"/>
              </w:rPr>
              <w:t xml:space="preserve"> bij trainingen/activiteiten</w:t>
            </w:r>
          </w:p>
          <w:p w14:paraId="1D31A73A" w14:textId="77777777" w:rsidR="006363CF"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1.1.2 Ziet toe op de veiligheid bij trainingen/activiteiten</w:t>
            </w:r>
          </w:p>
          <w:p w14:paraId="14E90D73" w14:textId="77777777" w:rsidR="006363CF"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1.1.3 Volgt aanwijzingen op </w:t>
            </w:r>
          </w:p>
          <w:p w14:paraId="16CD07C6" w14:textId="1A2C8507" w:rsidR="006363CF"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1.1.4 Zorgt voor materialen</w:t>
            </w:r>
          </w:p>
        </w:tc>
      </w:tr>
      <w:tr w:rsidR="006363CF" w:rsidRPr="0048566B" w14:paraId="4AE51874" w14:textId="77777777" w:rsidTr="00C9331C">
        <w:tblPrEx>
          <w:tblLook w:val="0480" w:firstRow="0" w:lastRow="0" w:firstColumn="1" w:lastColumn="0" w:noHBand="0" w:noVBand="1"/>
        </w:tblPrEx>
        <w:trPr>
          <w:trHeight w:val="822"/>
        </w:trPr>
        <w:tc>
          <w:tcPr>
            <w:cnfStyle w:val="001000000000" w:firstRow="0" w:lastRow="0" w:firstColumn="1" w:lastColumn="0" w:oddVBand="0" w:evenVBand="0" w:oddHBand="0" w:evenHBand="0" w:firstRowFirstColumn="0" w:firstRowLastColumn="0" w:lastRowFirstColumn="0" w:lastRowLastColumn="0"/>
            <w:tcW w:w="3369" w:type="dxa"/>
          </w:tcPr>
          <w:p w14:paraId="007CBCA9" w14:textId="77777777" w:rsidR="006363CF" w:rsidRPr="005C29F7" w:rsidRDefault="006363CF" w:rsidP="003D772B">
            <w:pPr>
              <w:spacing w:line="276" w:lineRule="auto"/>
              <w:rPr>
                <w:b w:val="0"/>
                <w:noProof w:val="0"/>
                <w:color w:val="1F497D"/>
              </w:rPr>
            </w:pPr>
            <w:r w:rsidRPr="005C29F7">
              <w:rPr>
                <w:b w:val="0"/>
                <w:noProof w:val="0"/>
                <w:color w:val="1F497D"/>
              </w:rPr>
              <w:t xml:space="preserve">Kerntaak 1.2 </w:t>
            </w:r>
          </w:p>
          <w:p w14:paraId="3213DF31" w14:textId="4C5E62D5" w:rsidR="006363CF" w:rsidRPr="005C29F7" w:rsidRDefault="006363CF" w:rsidP="003D772B">
            <w:pPr>
              <w:spacing w:line="276" w:lineRule="auto"/>
              <w:rPr>
                <w:b w:val="0"/>
                <w:noProof w:val="0"/>
                <w:color w:val="1F497D"/>
              </w:rPr>
            </w:pPr>
            <w:r w:rsidRPr="005C29F7">
              <w:rPr>
                <w:b w:val="0"/>
                <w:noProof w:val="0"/>
                <w:color w:val="1F497D"/>
              </w:rPr>
              <w:t>Zorgen voor maatregelen</w:t>
            </w:r>
          </w:p>
        </w:tc>
        <w:tc>
          <w:tcPr>
            <w:tcW w:w="5811" w:type="dxa"/>
            <w:gridSpan w:val="2"/>
          </w:tcPr>
          <w:p w14:paraId="3A3B4F84" w14:textId="77777777" w:rsidR="006363CF" w:rsidRPr="005C29F7" w:rsidRDefault="006363CF" w:rsidP="003D772B">
            <w:pPr>
              <w:cnfStyle w:val="000000000000" w:firstRow="0" w:lastRow="0" w:firstColumn="0" w:lastColumn="0" w:oddVBand="0" w:evenVBand="0" w:oddHBand="0" w:evenHBand="0" w:firstRowFirstColumn="0" w:firstRowLastColumn="0" w:lastRowFirstColumn="0" w:lastRowLastColumn="0"/>
              <w:rPr>
                <w:noProof w:val="0"/>
                <w:color w:val="1F497D"/>
              </w:rPr>
            </w:pPr>
            <w:r w:rsidRPr="005C29F7">
              <w:rPr>
                <w:noProof w:val="0"/>
                <w:color w:val="1F497D"/>
              </w:rPr>
              <w:t>1.2.1 Begeleidt sporters bij wedstrijden</w:t>
            </w:r>
          </w:p>
          <w:p w14:paraId="10664E5A" w14:textId="77777777" w:rsidR="006363CF" w:rsidRPr="005C29F7" w:rsidRDefault="006363CF" w:rsidP="003D772B">
            <w:pPr>
              <w:cnfStyle w:val="000000000000" w:firstRow="0" w:lastRow="0" w:firstColumn="0" w:lastColumn="0" w:oddVBand="0" w:evenVBand="0" w:oddHBand="0" w:evenHBand="0" w:firstRowFirstColumn="0" w:firstRowLastColumn="0" w:lastRowFirstColumn="0" w:lastRowLastColumn="0"/>
              <w:rPr>
                <w:noProof w:val="0"/>
                <w:color w:val="1F497D"/>
              </w:rPr>
            </w:pPr>
            <w:r w:rsidRPr="005C29F7">
              <w:rPr>
                <w:noProof w:val="0"/>
                <w:color w:val="1F497D"/>
              </w:rPr>
              <w:t>1.2.2 Bewaakt de hygiëneregels</w:t>
            </w:r>
          </w:p>
          <w:p w14:paraId="3FD88C8A" w14:textId="77777777" w:rsidR="006363CF" w:rsidRPr="005C29F7" w:rsidRDefault="006363CF" w:rsidP="003D772B">
            <w:pPr>
              <w:cnfStyle w:val="000000000000" w:firstRow="0" w:lastRow="0" w:firstColumn="0" w:lastColumn="0" w:oddVBand="0" w:evenVBand="0" w:oddHBand="0" w:evenHBand="0" w:firstRowFirstColumn="0" w:firstRowLastColumn="0" w:lastRowFirstColumn="0" w:lastRowLastColumn="0"/>
              <w:rPr>
                <w:noProof w:val="0"/>
                <w:color w:val="1F497D"/>
              </w:rPr>
            </w:pPr>
            <w:r w:rsidRPr="005C29F7">
              <w:rPr>
                <w:noProof w:val="0"/>
                <w:color w:val="1F497D"/>
              </w:rPr>
              <w:t xml:space="preserve">1.2.3 Maakt afspraken </w:t>
            </w:r>
          </w:p>
          <w:p w14:paraId="3F66194B" w14:textId="38F828B2" w:rsidR="006363CF" w:rsidRPr="005C29F7" w:rsidRDefault="006363CF" w:rsidP="003D772B">
            <w:pPr>
              <w:cnfStyle w:val="000000000000" w:firstRow="0" w:lastRow="0" w:firstColumn="0" w:lastColumn="0" w:oddVBand="0" w:evenVBand="0" w:oddHBand="0" w:evenHBand="0" w:firstRowFirstColumn="0" w:firstRowLastColumn="0" w:lastRowFirstColumn="0" w:lastRowLastColumn="0"/>
              <w:rPr>
                <w:noProof w:val="0"/>
                <w:color w:val="1F497D"/>
              </w:rPr>
            </w:pPr>
            <w:r w:rsidRPr="005C29F7">
              <w:rPr>
                <w:noProof w:val="0"/>
                <w:color w:val="1F497D"/>
              </w:rPr>
              <w:t>1.2.4 Handelt formaliteiten af</w:t>
            </w:r>
          </w:p>
        </w:tc>
      </w:tr>
    </w:tbl>
    <w:p w14:paraId="69503A45" w14:textId="77777777" w:rsidR="000E3B54" w:rsidRPr="0048566B" w:rsidRDefault="000E3B54" w:rsidP="000E3B54">
      <w:pPr>
        <w:pStyle w:val="Kop2"/>
        <w:rPr>
          <w:noProof w:val="0"/>
        </w:rPr>
      </w:pPr>
      <w:bookmarkStart w:id="23" w:name="_Toc341359101"/>
    </w:p>
    <w:p w14:paraId="45D8466D" w14:textId="77777777" w:rsidR="000E3B54" w:rsidRPr="0048566B" w:rsidRDefault="000E3B54" w:rsidP="000E3B54">
      <w:pPr>
        <w:rPr>
          <w:rFonts w:eastAsiaTheme="majorEastAsia" w:cstheme="minorHAnsi"/>
          <w:noProof w:val="0"/>
          <w:color w:val="EC7405"/>
          <w:sz w:val="28"/>
          <w:szCs w:val="28"/>
        </w:rPr>
      </w:pPr>
      <w:r w:rsidRPr="0048566B">
        <w:rPr>
          <w:noProof w:val="0"/>
        </w:rPr>
        <w:br w:type="page"/>
      </w:r>
    </w:p>
    <w:p w14:paraId="1512A9E1" w14:textId="77777777" w:rsidR="000E3B54" w:rsidRPr="0048566B" w:rsidRDefault="000E3B54" w:rsidP="000E3B54">
      <w:pPr>
        <w:pStyle w:val="Kop2"/>
        <w:rPr>
          <w:noProof w:val="0"/>
        </w:rPr>
      </w:pPr>
      <w:bookmarkStart w:id="24" w:name="_Toc341549062"/>
      <w:bookmarkStart w:id="25" w:name="_Toc344466100"/>
      <w:bookmarkStart w:id="26" w:name="_Toc474264132"/>
      <w:bookmarkStart w:id="27" w:name="_Toc355505802"/>
      <w:r w:rsidRPr="0048566B">
        <w:rPr>
          <w:noProof w:val="0"/>
        </w:rPr>
        <w:lastRenderedPageBreak/>
        <w:t>3.</w:t>
      </w:r>
      <w:r w:rsidRPr="0048566B">
        <w:rPr>
          <w:noProof w:val="0"/>
        </w:rPr>
        <w:tab/>
        <w:t>PVB’s</w:t>
      </w:r>
      <w:bookmarkEnd w:id="23"/>
      <w:bookmarkEnd w:id="24"/>
      <w:bookmarkEnd w:id="25"/>
      <w:bookmarkEnd w:id="26"/>
      <w:bookmarkEnd w:id="27"/>
    </w:p>
    <w:p w14:paraId="080BCDE5" w14:textId="77777777" w:rsidR="000E3B54" w:rsidRPr="0048566B" w:rsidRDefault="000E3B54" w:rsidP="000E3B54">
      <w:pPr>
        <w:pStyle w:val="Kop3"/>
        <w:numPr>
          <w:ilvl w:val="0"/>
          <w:numId w:val="0"/>
        </w:numPr>
        <w:ind w:left="851" w:hanging="851"/>
        <w:rPr>
          <w:noProof w:val="0"/>
        </w:rPr>
      </w:pPr>
    </w:p>
    <w:p w14:paraId="47E683A9" w14:textId="77777777" w:rsidR="000E3B54" w:rsidRPr="0048566B" w:rsidRDefault="000E3B54" w:rsidP="000E3B54">
      <w:pPr>
        <w:pStyle w:val="Kop3"/>
        <w:numPr>
          <w:ilvl w:val="0"/>
          <w:numId w:val="0"/>
        </w:numPr>
        <w:ind w:left="851" w:hanging="851"/>
        <w:rPr>
          <w:noProof w:val="0"/>
        </w:rPr>
      </w:pPr>
      <w:bookmarkStart w:id="28" w:name="_Toc355505803"/>
      <w:r w:rsidRPr="0048566B">
        <w:rPr>
          <w:noProof w:val="0"/>
        </w:rPr>
        <w:t>3.1</w:t>
      </w:r>
      <w:r w:rsidRPr="0048566B">
        <w:rPr>
          <w:noProof w:val="0"/>
        </w:rPr>
        <w:tab/>
        <w:t>Overzicht onderdelen PVB's</w:t>
      </w:r>
      <w:bookmarkEnd w:id="28"/>
      <w:r w:rsidRPr="0048566B">
        <w:rPr>
          <w:noProof w:val="0"/>
        </w:rPr>
        <w:t xml:space="preserve"> </w:t>
      </w:r>
    </w:p>
    <w:p w14:paraId="7155D072" w14:textId="77777777" w:rsidR="000E3B54" w:rsidRDefault="000E3B54" w:rsidP="000E3B54">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6363CF" w:rsidRPr="004A0510" w14:paraId="798E0109"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53C16448" w14:textId="233E15A0" w:rsidR="006363CF" w:rsidRPr="004A0510" w:rsidRDefault="006363CF" w:rsidP="00C9331C">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3D30F419"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1A114A09"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245204C7"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6363CF" w:rsidRPr="004A0510" w14:paraId="39C6B35E" w14:textId="77777777" w:rsidTr="00C9331C">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57CA9FB1" w14:textId="77777777" w:rsidR="006363CF" w:rsidRPr="004A0510" w:rsidRDefault="006363CF" w:rsidP="003D772B">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135D3906"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7A6147FC"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01138038" w14:textId="77777777" w:rsidR="006363CF" w:rsidRDefault="006363CF" w:rsidP="003D772B">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642A8696"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4E7A02B5"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r>
      <w:tr w:rsidR="006363CF" w:rsidRPr="004A0510" w14:paraId="3EDFD1A0" w14:textId="77777777" w:rsidTr="00C9331C">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16DC0048" w14:textId="77777777" w:rsidR="006363CF" w:rsidRPr="004A0510" w:rsidRDefault="006363CF" w:rsidP="003D772B">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1103898C"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4FC08CF6"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28EC8FB0"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16511002" w14:textId="77777777"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6363CF" w:rsidRPr="004A0510" w14:paraId="54AD4A26"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4" w:space="0" w:color="FFFFFF" w:themeColor="background1"/>
              <w:right w:val="single" w:sz="4" w:space="0" w:color="FFFFFF"/>
            </w:tcBorders>
          </w:tcPr>
          <w:p w14:paraId="2B79CA1B" w14:textId="2146DBC4" w:rsidR="006363CF" w:rsidRPr="000302EA" w:rsidRDefault="006363CF" w:rsidP="003D772B">
            <w:pPr>
              <w:rPr>
                <w:b w:val="0"/>
                <w:noProof w:val="0"/>
              </w:rPr>
            </w:pPr>
            <w:r w:rsidRPr="006363CF">
              <w:rPr>
                <w:b w:val="0"/>
                <w:noProof w:val="0"/>
              </w:rPr>
              <w:t>1.1</w:t>
            </w:r>
          </w:p>
        </w:tc>
        <w:tc>
          <w:tcPr>
            <w:tcW w:w="6051" w:type="dxa"/>
            <w:tcBorders>
              <w:top w:val="nil"/>
              <w:left w:val="single" w:sz="4" w:space="0" w:color="FFFFFF"/>
              <w:bottom w:val="single" w:sz="4" w:space="0" w:color="FFFFFF" w:themeColor="background1"/>
              <w:right w:val="single" w:sz="4" w:space="0" w:color="FFFFFF"/>
            </w:tcBorders>
          </w:tcPr>
          <w:p w14:paraId="7A4B459F" w14:textId="0FAB4805"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Assisteren bij trainingen/activiteiten</w:t>
            </w:r>
          </w:p>
        </w:tc>
        <w:tc>
          <w:tcPr>
            <w:tcW w:w="1276" w:type="dxa"/>
            <w:tcBorders>
              <w:top w:val="nil"/>
              <w:left w:val="single" w:sz="4" w:space="0" w:color="FFFFFF"/>
              <w:bottom w:val="single" w:sz="4" w:space="0" w:color="FFFFFF" w:themeColor="background1"/>
              <w:right w:val="single" w:sz="4" w:space="0" w:color="FFFFFF"/>
            </w:tcBorders>
          </w:tcPr>
          <w:p w14:paraId="34BAE078" w14:textId="6A95FC8D"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X</w:t>
            </w:r>
          </w:p>
        </w:tc>
        <w:tc>
          <w:tcPr>
            <w:tcW w:w="708" w:type="dxa"/>
            <w:tcBorders>
              <w:top w:val="nil"/>
              <w:left w:val="single" w:sz="4" w:space="0" w:color="FFFFFF"/>
              <w:bottom w:val="single" w:sz="4" w:space="0" w:color="FFFFFF" w:themeColor="background1"/>
              <w:right w:val="single" w:sz="4" w:space="0" w:color="FFFFFF"/>
            </w:tcBorders>
          </w:tcPr>
          <w:p w14:paraId="0042313E" w14:textId="1706918E"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nil"/>
              <w:left w:val="single" w:sz="4" w:space="0" w:color="FFFFFF"/>
              <w:bottom w:val="single" w:sz="4" w:space="0" w:color="FFFFFF" w:themeColor="background1"/>
            </w:tcBorders>
          </w:tcPr>
          <w:p w14:paraId="0667BC3E" w14:textId="720AB060"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p>
        </w:tc>
      </w:tr>
      <w:tr w:rsidR="006363CF" w:rsidRPr="004A0510" w14:paraId="470E2245"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170281CA" w14:textId="42BE3B60" w:rsidR="006363CF" w:rsidRPr="00243891" w:rsidRDefault="006363CF" w:rsidP="003D772B">
            <w:pPr>
              <w:rPr>
                <w:b w:val="0"/>
                <w:noProof w:val="0"/>
              </w:rPr>
            </w:pPr>
            <w:r w:rsidRPr="006363CF">
              <w:rPr>
                <w:b w:val="0"/>
                <w:noProof w:val="0"/>
              </w:rPr>
              <w:t>1.2</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5639D7E1" w14:textId="5CA9BF9C" w:rsidR="006363CF" w:rsidRPr="005C2C03"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C309DE">
              <w:rPr>
                <w:noProof w:val="0"/>
              </w:rPr>
              <w:t>Zorgen voor maatregelen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041BC71B" w14:textId="6C5A9A52" w:rsidR="006363CF" w:rsidRPr="005C2C03"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C309DE">
              <w:rPr>
                <w:noProof w:val="0"/>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38B20DA8" w14:textId="6ADF2429"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21C2BE60" w14:textId="0D7B3A26" w:rsidR="006363CF" w:rsidRPr="004A0510" w:rsidRDefault="006363CF" w:rsidP="003D772B">
            <w:pPr>
              <w:cnfStyle w:val="000000000000" w:firstRow="0" w:lastRow="0" w:firstColumn="0" w:lastColumn="0" w:oddVBand="0" w:evenVBand="0" w:oddHBand="0" w:evenHBand="0" w:firstRowFirstColumn="0" w:firstRowLastColumn="0" w:lastRowFirstColumn="0" w:lastRowLastColumn="0"/>
              <w:rPr>
                <w:noProof w:val="0"/>
              </w:rPr>
            </w:pPr>
          </w:p>
        </w:tc>
      </w:tr>
    </w:tbl>
    <w:p w14:paraId="7F491FF9" w14:textId="77777777" w:rsidR="006363CF" w:rsidRDefault="006363CF" w:rsidP="000E3B54">
      <w:pPr>
        <w:rPr>
          <w:noProof w:val="0"/>
        </w:rPr>
      </w:pPr>
    </w:p>
    <w:p w14:paraId="3AC6E4E5" w14:textId="77777777" w:rsidR="000E3B54" w:rsidRPr="0048566B" w:rsidRDefault="000E3B54" w:rsidP="000E3B54">
      <w:pPr>
        <w:rPr>
          <w:rFonts w:cs="Arial"/>
          <w:noProof w:val="0"/>
          <w:szCs w:val="22"/>
        </w:rPr>
      </w:pPr>
    </w:p>
    <w:p w14:paraId="7B47F955" w14:textId="77777777" w:rsidR="000E3B54" w:rsidRPr="0048566B" w:rsidRDefault="000E3B54" w:rsidP="000E3B54">
      <w:pPr>
        <w:pStyle w:val="Kop3"/>
        <w:numPr>
          <w:ilvl w:val="0"/>
          <w:numId w:val="0"/>
        </w:numPr>
        <w:ind w:left="851" w:hanging="851"/>
        <w:rPr>
          <w:noProof w:val="0"/>
        </w:rPr>
      </w:pPr>
      <w:bookmarkStart w:id="29" w:name="_Toc355505804"/>
      <w:r w:rsidRPr="0048566B">
        <w:rPr>
          <w:noProof w:val="0"/>
        </w:rPr>
        <w:t>3.2</w:t>
      </w:r>
      <w:r w:rsidRPr="0048566B">
        <w:rPr>
          <w:noProof w:val="0"/>
        </w:rPr>
        <w:tab/>
        <w:t>Samenhang PVB's</w:t>
      </w:r>
      <w:bookmarkEnd w:id="29"/>
    </w:p>
    <w:p w14:paraId="13353169" w14:textId="77777777" w:rsidR="000E3B54" w:rsidRPr="0048566B" w:rsidRDefault="000E3B54" w:rsidP="000E3B54">
      <w:pPr>
        <w:pStyle w:val="Standaard1"/>
        <w:rPr>
          <w:rFonts w:asciiTheme="minorHAnsi" w:hAnsiTheme="minorHAnsi" w:cstheme="minorHAnsi"/>
          <w:color w:val="FF0000"/>
          <w:sz w:val="17"/>
          <w:szCs w:val="17"/>
        </w:rPr>
      </w:pPr>
    </w:p>
    <w:p w14:paraId="7AB5429C" w14:textId="77777777" w:rsidR="000E3B54" w:rsidRPr="0048566B" w:rsidRDefault="000E3B54" w:rsidP="000E3B54">
      <w:pPr>
        <w:pStyle w:val="Rodetekst"/>
        <w:rPr>
          <w:noProof w:val="0"/>
        </w:rPr>
      </w:pPr>
      <w:r w:rsidRPr="0048566B">
        <w:rPr>
          <w:noProof w:val="0"/>
        </w:rPr>
        <w:t xml:space="preserve">De PVB’s worden in combinatie afgenomen. Dit houdt in dat de kandidaat een portfolio inlevert met daarin de uitgewerkte opdrachten die betrekking hebben op het assisteren bij trainingen/activiteiten en het zorgen voor maatregelen. </w:t>
      </w:r>
    </w:p>
    <w:p w14:paraId="16C96717" w14:textId="77777777" w:rsidR="000E3B54" w:rsidRPr="0048566B" w:rsidRDefault="000E3B54" w:rsidP="000E3B54">
      <w:pPr>
        <w:pStyle w:val="Kop2"/>
        <w:ind w:left="567" w:hanging="567"/>
        <w:rPr>
          <w:noProof w:val="0"/>
        </w:rPr>
      </w:pPr>
      <w:bookmarkStart w:id="30" w:name="_Toc341359102"/>
      <w:bookmarkStart w:id="31" w:name="_Toc341549063"/>
      <w:bookmarkStart w:id="32" w:name="_Toc344466101"/>
      <w:bookmarkStart w:id="33" w:name="_Toc474264133"/>
      <w:bookmarkStart w:id="34" w:name="_Toc355505805"/>
      <w:r w:rsidRPr="0048566B">
        <w:rPr>
          <w:bCs w:val="0"/>
          <w:noProof w:val="0"/>
        </w:rPr>
        <w:t>4.</w:t>
      </w:r>
      <w:r w:rsidRPr="0048566B">
        <w:rPr>
          <w:noProof w:val="0"/>
        </w:rPr>
        <w:tab/>
        <w:t>Instructies voor de toetsingscommissie</w:t>
      </w:r>
      <w:bookmarkEnd w:id="30"/>
      <w:bookmarkEnd w:id="31"/>
      <w:bookmarkEnd w:id="32"/>
      <w:bookmarkEnd w:id="33"/>
      <w:bookmarkEnd w:id="34"/>
      <w:r w:rsidRPr="0048566B">
        <w:rPr>
          <w:noProof w:val="0"/>
        </w:rPr>
        <w:t xml:space="preserve"> </w:t>
      </w:r>
    </w:p>
    <w:p w14:paraId="4784A01E" w14:textId="77777777" w:rsidR="000E3B54" w:rsidRPr="0048566B" w:rsidRDefault="000E3B54" w:rsidP="000E3B54">
      <w:pPr>
        <w:rPr>
          <w:noProof w:val="0"/>
        </w:rPr>
      </w:pPr>
    </w:p>
    <w:p w14:paraId="45FF72AB" w14:textId="77777777" w:rsidR="000E3B54" w:rsidRPr="0048566B" w:rsidRDefault="000E3B54" w:rsidP="000E3B54">
      <w:pPr>
        <w:rPr>
          <w:rFonts w:eastAsia="Calibri" w:cs="Arial"/>
          <w:noProof w:val="0"/>
          <w:color w:val="000000"/>
          <w:szCs w:val="22"/>
          <w:lang w:eastAsia="en-US"/>
        </w:rPr>
      </w:pPr>
      <w:r w:rsidRPr="0048566B">
        <w:rPr>
          <w:rFonts w:eastAsia="Calibri" w:cs="Arial"/>
          <w:noProof w:val="0"/>
          <w:color w:val="000000"/>
          <w:szCs w:val="22"/>
          <w:lang w:eastAsia="en-US"/>
        </w:rPr>
        <w:t xml:space="preserve">De toetsingscommissie is ingesteld door het bestuur van </w:t>
      </w:r>
      <w:r w:rsidRPr="0048566B">
        <w:rPr>
          <w:rFonts w:eastAsia="Calibri" w:cs="Arial"/>
          <w:noProof w:val="0"/>
          <w:color w:val="FF0000"/>
          <w:szCs w:val="22"/>
          <w:lang w:eastAsia="en-US"/>
        </w:rPr>
        <w:t>de sportbond.</w:t>
      </w:r>
      <w:r w:rsidRPr="0048566B">
        <w:rPr>
          <w:rFonts w:eastAsia="Calibri" w:cs="Arial"/>
          <w:noProof w:val="0"/>
          <w:color w:val="000000"/>
          <w:szCs w:val="22"/>
          <w:lang w:eastAsia="en-US"/>
        </w:rPr>
        <w:t xml:space="preserve"> De toetsingscommissie is verantwoordelijk voor de kwaliteitsbewaking van de toetsing en ziet toe op de naleving van de procedures rondom de PVB</w:t>
      </w:r>
      <w:r w:rsidRPr="009A49B2">
        <w:rPr>
          <w:rFonts w:eastAsia="Calibri" w:cs="Arial"/>
          <w:noProof w:val="0"/>
          <w:color w:val="1F497D" w:themeColor="text2"/>
          <w:szCs w:val="22"/>
          <w:lang w:eastAsia="en-US"/>
        </w:rPr>
        <w:t>’s</w:t>
      </w:r>
      <w:r w:rsidRPr="0048566B">
        <w:rPr>
          <w:rFonts w:eastAsia="Calibri" w:cs="Arial"/>
          <w:noProof w:val="0"/>
          <w:color w:val="000000"/>
          <w:szCs w:val="22"/>
          <w:lang w:eastAsia="en-US"/>
        </w:rPr>
        <w:t xml:space="preserve">.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73DEE6CE" w14:textId="77777777" w:rsidR="000E3B54" w:rsidRPr="0048566B" w:rsidRDefault="000E3B54" w:rsidP="000E3B54">
      <w:pPr>
        <w:rPr>
          <w:rFonts w:eastAsia="Calibri" w:cs="Arial"/>
          <w:noProof w:val="0"/>
          <w:color w:val="000000"/>
          <w:szCs w:val="22"/>
          <w:lang w:eastAsia="en-US"/>
        </w:rPr>
      </w:pPr>
    </w:p>
    <w:p w14:paraId="49496120" w14:textId="77777777" w:rsidR="000E3B54" w:rsidRPr="0048566B" w:rsidRDefault="000E3B54" w:rsidP="000E3B54">
      <w:pPr>
        <w:rPr>
          <w:noProof w:val="0"/>
        </w:rPr>
      </w:pPr>
      <w:r w:rsidRPr="0048566B">
        <w:rPr>
          <w:noProof w:val="0"/>
        </w:rPr>
        <w:t xml:space="preserve">De toetsingscommissie heeft conform het Toetsreglement sport de volgende taken: </w:t>
      </w:r>
    </w:p>
    <w:p w14:paraId="1F1FDEDF" w14:textId="033F80D9" w:rsidR="000E3B54" w:rsidRPr="006363CF" w:rsidRDefault="006363CF" w:rsidP="000E3B54">
      <w:pPr>
        <w:pStyle w:val="Opsomming"/>
        <w:rPr>
          <w:b/>
          <w:noProof w:val="0"/>
        </w:rPr>
      </w:pPr>
      <w:r w:rsidRPr="006363CF">
        <w:rPr>
          <w:b/>
          <w:noProof w:val="0"/>
        </w:rPr>
        <w:t xml:space="preserve">Stelt </w:t>
      </w:r>
      <w:r w:rsidR="000E3B54" w:rsidRPr="006363CF">
        <w:rPr>
          <w:b/>
          <w:noProof w:val="0"/>
        </w:rPr>
        <w:t xml:space="preserve">toetsplannen van kwalificatie en bijbehorende PVB-beschrijvingen vast; </w:t>
      </w:r>
    </w:p>
    <w:p w14:paraId="24B5C71D" w14:textId="1D9F127B" w:rsidR="000E3B54" w:rsidRPr="006363CF" w:rsidRDefault="006363CF" w:rsidP="000E3B54">
      <w:pPr>
        <w:pStyle w:val="Opsomming"/>
        <w:rPr>
          <w:b/>
          <w:noProof w:val="0"/>
        </w:rPr>
      </w:pPr>
      <w:r w:rsidRPr="006363CF">
        <w:rPr>
          <w:b/>
          <w:noProof w:val="0"/>
        </w:rPr>
        <w:t xml:space="preserve">Wijst </w:t>
      </w:r>
      <w:r w:rsidR="000E3B54" w:rsidRPr="006363CF">
        <w:rPr>
          <w:b/>
          <w:noProof w:val="0"/>
        </w:rPr>
        <w:t>PVB-beoordelaars aan;</w:t>
      </w:r>
    </w:p>
    <w:p w14:paraId="6CA45C8E" w14:textId="3838290E" w:rsidR="000E3B54" w:rsidRPr="006363CF" w:rsidRDefault="006363CF" w:rsidP="000E3B54">
      <w:pPr>
        <w:pStyle w:val="Opsomming"/>
        <w:rPr>
          <w:b/>
          <w:noProof w:val="0"/>
        </w:rPr>
      </w:pPr>
      <w:r w:rsidRPr="006363CF">
        <w:rPr>
          <w:b/>
          <w:noProof w:val="0"/>
        </w:rPr>
        <w:t xml:space="preserve">Verleent </w:t>
      </w:r>
      <w:r w:rsidR="000E3B54" w:rsidRPr="006363CF">
        <w:rPr>
          <w:b/>
          <w:noProof w:val="0"/>
        </w:rPr>
        <w:t>vrijstellingen op basis van eerder verworven kwalificaties;</w:t>
      </w:r>
    </w:p>
    <w:p w14:paraId="787F9630" w14:textId="5613115C" w:rsidR="000E3B54" w:rsidRPr="006363CF" w:rsidRDefault="006363CF" w:rsidP="000E3B54">
      <w:pPr>
        <w:pStyle w:val="Opsomming"/>
        <w:rPr>
          <w:b/>
          <w:noProof w:val="0"/>
        </w:rPr>
      </w:pPr>
      <w:r w:rsidRPr="006363CF">
        <w:rPr>
          <w:b/>
          <w:noProof w:val="0"/>
        </w:rPr>
        <w:t xml:space="preserve">Treft </w:t>
      </w:r>
      <w:r w:rsidR="000E3B54" w:rsidRPr="006363CF">
        <w:rPr>
          <w:b/>
          <w:noProof w:val="0"/>
        </w:rPr>
        <w:t>maatregelen met betrekking tot het afnemen van de PVB;</w:t>
      </w:r>
    </w:p>
    <w:p w14:paraId="51B1B123" w14:textId="3FD1A822" w:rsidR="000E3B54" w:rsidRPr="006363CF" w:rsidRDefault="006363CF" w:rsidP="000E3B54">
      <w:pPr>
        <w:pStyle w:val="Opsomming"/>
        <w:rPr>
          <w:b/>
          <w:noProof w:val="0"/>
        </w:rPr>
      </w:pPr>
      <w:r w:rsidRPr="006363CF">
        <w:rPr>
          <w:b/>
          <w:noProof w:val="0"/>
        </w:rPr>
        <w:t xml:space="preserve">Treft </w:t>
      </w:r>
      <w:r w:rsidR="000E3B54" w:rsidRPr="006363CF">
        <w:rPr>
          <w:b/>
          <w:noProof w:val="0"/>
        </w:rPr>
        <w:t>maatregelen met betrekking tot de beoordeling en de uitslag van de PVB;</w:t>
      </w:r>
    </w:p>
    <w:p w14:paraId="28E575BD" w14:textId="55D10AFE" w:rsidR="000E3B54" w:rsidRPr="006363CF" w:rsidRDefault="006363CF" w:rsidP="000E3B54">
      <w:pPr>
        <w:pStyle w:val="Opsomming"/>
        <w:rPr>
          <w:b/>
          <w:noProof w:val="0"/>
        </w:rPr>
      </w:pPr>
      <w:r w:rsidRPr="006363CF">
        <w:rPr>
          <w:b/>
          <w:noProof w:val="0"/>
        </w:rPr>
        <w:t xml:space="preserve">Evalueert </w:t>
      </w:r>
      <w:r w:rsidR="000E3B54" w:rsidRPr="006363CF">
        <w:rPr>
          <w:b/>
          <w:noProof w:val="0"/>
        </w:rPr>
        <w:t xml:space="preserve">proces en inhoud van de PVB; </w:t>
      </w:r>
    </w:p>
    <w:p w14:paraId="05E2AE54" w14:textId="361CCE3A" w:rsidR="000E3B54" w:rsidRPr="006363CF" w:rsidRDefault="006363CF" w:rsidP="000E3B54">
      <w:pPr>
        <w:pStyle w:val="Opsomming"/>
        <w:rPr>
          <w:b/>
          <w:noProof w:val="0"/>
        </w:rPr>
      </w:pPr>
      <w:r w:rsidRPr="006363CF">
        <w:rPr>
          <w:b/>
          <w:noProof w:val="0"/>
        </w:rPr>
        <w:t xml:space="preserve">Neemt </w:t>
      </w:r>
      <w:r w:rsidR="000E3B54" w:rsidRPr="006363CF">
        <w:rPr>
          <w:b/>
          <w:noProof w:val="0"/>
        </w:rPr>
        <w:t xml:space="preserve">een beslissing in omstandigheden waarin het Toetsreglement sport niet voorziet. </w:t>
      </w:r>
    </w:p>
    <w:p w14:paraId="644677BF" w14:textId="77777777" w:rsidR="000E3B54" w:rsidRPr="0048566B" w:rsidRDefault="000E3B54" w:rsidP="000E3B54">
      <w:pPr>
        <w:pStyle w:val="Kop2"/>
        <w:ind w:left="567" w:hanging="567"/>
        <w:rPr>
          <w:noProof w:val="0"/>
        </w:rPr>
      </w:pPr>
      <w:bookmarkStart w:id="35" w:name="_Toc341359103"/>
      <w:bookmarkStart w:id="36" w:name="_Toc341549064"/>
      <w:bookmarkStart w:id="37" w:name="_Toc344466102"/>
      <w:bookmarkStart w:id="38" w:name="_Toc474264134"/>
      <w:bookmarkStart w:id="39" w:name="_Toc355505806"/>
      <w:r w:rsidRPr="0048566B">
        <w:rPr>
          <w:noProof w:val="0"/>
        </w:rPr>
        <w:t>5.</w:t>
      </w:r>
      <w:r w:rsidRPr="0048566B">
        <w:rPr>
          <w:noProof w:val="0"/>
        </w:rPr>
        <w:tab/>
        <w:t>Instructies voor de PVB-beoordelaars</w:t>
      </w:r>
      <w:bookmarkEnd w:id="35"/>
      <w:bookmarkEnd w:id="36"/>
      <w:bookmarkEnd w:id="37"/>
      <w:bookmarkEnd w:id="38"/>
      <w:bookmarkEnd w:id="39"/>
    </w:p>
    <w:p w14:paraId="7E6CD32B" w14:textId="77777777" w:rsidR="000E3B54" w:rsidRPr="0048566B" w:rsidRDefault="000E3B54" w:rsidP="000E3B54">
      <w:pPr>
        <w:rPr>
          <w:noProof w:val="0"/>
        </w:rPr>
      </w:pPr>
    </w:p>
    <w:p w14:paraId="2FEE1155" w14:textId="77777777" w:rsidR="000E3B54" w:rsidRPr="0048566B" w:rsidRDefault="000E3B54" w:rsidP="000E3B54">
      <w:pPr>
        <w:pStyle w:val="Kop3"/>
        <w:numPr>
          <w:ilvl w:val="0"/>
          <w:numId w:val="0"/>
        </w:numPr>
        <w:ind w:left="851" w:hanging="851"/>
        <w:rPr>
          <w:noProof w:val="0"/>
        </w:rPr>
      </w:pPr>
      <w:bookmarkStart w:id="40" w:name="_Toc355505807"/>
      <w:r w:rsidRPr="0048566B">
        <w:rPr>
          <w:noProof w:val="0"/>
        </w:rPr>
        <w:t>5.1</w:t>
      </w:r>
      <w:r w:rsidRPr="0048566B">
        <w:rPr>
          <w:noProof w:val="0"/>
        </w:rPr>
        <w:tab/>
        <w:t>Portfoliobeoordeling</w:t>
      </w:r>
      <w:bookmarkEnd w:id="40"/>
    </w:p>
    <w:p w14:paraId="5B1BB555" w14:textId="77777777" w:rsidR="000E3B54" w:rsidRPr="0048566B" w:rsidRDefault="000E3B54" w:rsidP="000E3B54">
      <w:pPr>
        <w:rPr>
          <w:noProof w:val="0"/>
        </w:rPr>
      </w:pPr>
    </w:p>
    <w:p w14:paraId="51085458" w14:textId="77777777" w:rsidR="000E3B54" w:rsidRPr="0048566B" w:rsidRDefault="000E3B54" w:rsidP="000E3B54">
      <w:pPr>
        <w:rPr>
          <w:noProof w:val="0"/>
        </w:rPr>
      </w:pPr>
      <w:r w:rsidRPr="0048566B">
        <w:rPr>
          <w:noProof w:val="0"/>
        </w:rPr>
        <w:t xml:space="preserve">Voor de portfoliobeoordeling ontvangt de PVB-beoordelaar </w:t>
      </w:r>
      <w:r>
        <w:rPr>
          <w:noProof w:val="0"/>
        </w:rPr>
        <w:t>het</w:t>
      </w:r>
      <w:r w:rsidRPr="0048566B">
        <w:rPr>
          <w:noProof w:val="0"/>
        </w:rPr>
        <w:t xml:space="preserve"> portfolio </w:t>
      </w:r>
      <w:r w:rsidRPr="0048566B">
        <w:rPr>
          <w:noProof w:val="0"/>
          <w:color w:val="FF0000"/>
        </w:rPr>
        <w:t xml:space="preserve">via het bondsbureau </w:t>
      </w:r>
      <w:r w:rsidRPr="0048566B">
        <w:rPr>
          <w:noProof w:val="0"/>
        </w:rPr>
        <w:t xml:space="preserve">van de kandidaat. De PVB-beoordelaar vult het PVB-protocol van de portfoliobeoordeling volledig in en stuurt het binnen </w:t>
      </w:r>
      <w:r w:rsidRPr="0048566B">
        <w:rPr>
          <w:noProof w:val="0"/>
          <w:color w:val="FF0000"/>
        </w:rPr>
        <w:t xml:space="preserve">15 </w:t>
      </w:r>
      <w:r w:rsidRPr="0048566B">
        <w:rPr>
          <w:noProof w:val="0"/>
        </w:rPr>
        <w:t xml:space="preserve">werkdagen naar </w:t>
      </w:r>
      <w:r w:rsidRPr="0048566B">
        <w:rPr>
          <w:noProof w:val="0"/>
          <w:color w:val="FF0000"/>
        </w:rPr>
        <w:t>het bondsbureau ter attentie van</w:t>
      </w:r>
      <w:r w:rsidRPr="0048566B">
        <w:rPr>
          <w:noProof w:val="0"/>
        </w:rPr>
        <w:t xml:space="preserve"> de toetsingscommissie.</w:t>
      </w:r>
    </w:p>
    <w:p w14:paraId="4798A556" w14:textId="77777777" w:rsidR="000E3B54" w:rsidRPr="0048566B" w:rsidRDefault="000E3B54" w:rsidP="000E3B54">
      <w:pPr>
        <w:rPr>
          <w:rFonts w:cs="Arial"/>
          <w:noProof w:val="0"/>
          <w:szCs w:val="22"/>
        </w:rPr>
      </w:pPr>
    </w:p>
    <w:p w14:paraId="460BA743" w14:textId="77777777" w:rsidR="000E3B54" w:rsidRPr="0048566B" w:rsidRDefault="000E3B54" w:rsidP="000E3B54">
      <w:pPr>
        <w:rPr>
          <w:noProof w:val="0"/>
        </w:rPr>
      </w:pPr>
      <w:r w:rsidRPr="0048566B">
        <w:rPr>
          <w:noProof w:val="0"/>
        </w:rPr>
        <w:t xml:space="preserve">De PVB-beoordelaar heeft de volgende taken bij de portfoliobeoordeling: </w:t>
      </w:r>
    </w:p>
    <w:p w14:paraId="481C9912" w14:textId="152D3399" w:rsidR="000E3B54" w:rsidRPr="006363CF" w:rsidRDefault="006363CF" w:rsidP="000E3B54">
      <w:pPr>
        <w:pStyle w:val="Opsomming"/>
        <w:rPr>
          <w:b/>
          <w:noProof w:val="0"/>
        </w:rPr>
      </w:pPr>
      <w:r w:rsidRPr="006363CF">
        <w:rPr>
          <w:b/>
          <w:noProof w:val="0"/>
        </w:rPr>
        <w:t xml:space="preserve">Controleert </w:t>
      </w:r>
      <w:r w:rsidR="000E3B54" w:rsidRPr="006363CF">
        <w:rPr>
          <w:b/>
          <w:noProof w:val="0"/>
        </w:rPr>
        <w:t>afnamecondities;</w:t>
      </w:r>
    </w:p>
    <w:p w14:paraId="0C291851" w14:textId="4EE7C3A7" w:rsidR="000E3B54" w:rsidRPr="006363CF" w:rsidRDefault="006363CF" w:rsidP="000E3B54">
      <w:pPr>
        <w:pStyle w:val="Opsomming"/>
        <w:rPr>
          <w:b/>
          <w:noProof w:val="0"/>
        </w:rPr>
      </w:pPr>
      <w:r w:rsidRPr="006363CF">
        <w:rPr>
          <w:b/>
          <w:noProof w:val="0"/>
        </w:rPr>
        <w:t xml:space="preserve">Beoordeelt </w:t>
      </w:r>
      <w:r w:rsidR="000E3B54" w:rsidRPr="006363CF">
        <w:rPr>
          <w:b/>
          <w:noProof w:val="0"/>
        </w:rPr>
        <w:t>het portfolio;</w:t>
      </w:r>
    </w:p>
    <w:p w14:paraId="1F968790" w14:textId="2CE3E3C6" w:rsidR="000E3B54" w:rsidRPr="006363CF" w:rsidRDefault="006363CF" w:rsidP="000E3B54">
      <w:pPr>
        <w:pStyle w:val="Opsomming"/>
        <w:rPr>
          <w:b/>
          <w:noProof w:val="0"/>
          <w:color w:val="FF0000"/>
        </w:rPr>
      </w:pPr>
      <w:r w:rsidRPr="006363CF">
        <w:rPr>
          <w:b/>
          <w:noProof w:val="0"/>
          <w:color w:val="FF0000"/>
        </w:rPr>
        <w:t xml:space="preserve">Houdt </w:t>
      </w:r>
      <w:r w:rsidR="000E3B54" w:rsidRPr="006363CF">
        <w:rPr>
          <w:b/>
          <w:noProof w:val="0"/>
          <w:color w:val="FF0000"/>
        </w:rPr>
        <w:t>een reflectie-interview;</w:t>
      </w:r>
    </w:p>
    <w:p w14:paraId="6CDB5243" w14:textId="1EF6BBC2" w:rsidR="000E3B54" w:rsidRPr="006363CF" w:rsidRDefault="006363CF" w:rsidP="000E3B54">
      <w:pPr>
        <w:pStyle w:val="Opsomming"/>
        <w:rPr>
          <w:b/>
          <w:noProof w:val="0"/>
        </w:rPr>
      </w:pPr>
      <w:r w:rsidRPr="006363CF">
        <w:rPr>
          <w:b/>
          <w:noProof w:val="0"/>
        </w:rPr>
        <w:t xml:space="preserve">Bepaalt </w:t>
      </w:r>
      <w:r w:rsidR="000E3B54" w:rsidRPr="006363CF">
        <w:rPr>
          <w:b/>
          <w:noProof w:val="0"/>
        </w:rPr>
        <w:t xml:space="preserve">het voorlopige resultaat </w:t>
      </w:r>
      <w:r w:rsidR="000E3B54" w:rsidRPr="006363CF">
        <w:rPr>
          <w:b/>
          <w:noProof w:val="0"/>
          <w:color w:val="FF0000"/>
        </w:rPr>
        <w:t>en geeft feedback als de kandidaat dat wenst.</w:t>
      </w:r>
      <w:r w:rsidR="000E3B54" w:rsidRPr="006363CF">
        <w:rPr>
          <w:b/>
          <w:noProof w:val="0"/>
        </w:rPr>
        <w:t xml:space="preserve"> </w:t>
      </w:r>
    </w:p>
    <w:p w14:paraId="34EFC1F6" w14:textId="7A8DB254" w:rsidR="006363CF" w:rsidRDefault="006363CF">
      <w:pPr>
        <w:spacing w:after="200"/>
        <w:rPr>
          <w:rFonts w:cs="Arial"/>
          <w:noProof w:val="0"/>
          <w:szCs w:val="22"/>
        </w:rPr>
      </w:pPr>
      <w:r>
        <w:rPr>
          <w:rFonts w:cs="Arial"/>
          <w:noProof w:val="0"/>
          <w:szCs w:val="22"/>
        </w:rPr>
        <w:br w:type="page"/>
      </w:r>
    </w:p>
    <w:p w14:paraId="28FF2AD7" w14:textId="77777777" w:rsidR="000E3B54" w:rsidRPr="0048566B" w:rsidRDefault="000E3B54" w:rsidP="000E3B54">
      <w:pPr>
        <w:rPr>
          <w:rFonts w:cs="Arial"/>
          <w:noProof w:val="0"/>
          <w:szCs w:val="22"/>
        </w:rPr>
      </w:pPr>
    </w:p>
    <w:p w14:paraId="6CF0CA50" w14:textId="77777777" w:rsidR="000E3B54" w:rsidRPr="0048566B" w:rsidRDefault="000E3B54" w:rsidP="000E3B54">
      <w:pPr>
        <w:pStyle w:val="Kop2"/>
        <w:ind w:left="567" w:hanging="567"/>
        <w:rPr>
          <w:noProof w:val="0"/>
        </w:rPr>
      </w:pPr>
      <w:bookmarkStart w:id="41" w:name="_Toc341359104"/>
      <w:bookmarkStart w:id="42" w:name="_Toc341549065"/>
      <w:bookmarkStart w:id="43" w:name="_Toc344466103"/>
      <w:bookmarkStart w:id="44" w:name="_Toc474264135"/>
      <w:bookmarkStart w:id="45" w:name="_Toc355505808"/>
      <w:r w:rsidRPr="0048566B">
        <w:rPr>
          <w:noProof w:val="0"/>
        </w:rPr>
        <w:t>6.</w:t>
      </w:r>
      <w:r w:rsidRPr="0048566B">
        <w:rPr>
          <w:noProof w:val="0"/>
        </w:rPr>
        <w:tab/>
        <w:t>Stappen voor de organisatie</w:t>
      </w:r>
      <w:bookmarkEnd w:id="41"/>
      <w:bookmarkEnd w:id="42"/>
      <w:bookmarkEnd w:id="43"/>
      <w:bookmarkEnd w:id="44"/>
      <w:bookmarkEnd w:id="45"/>
      <w:r w:rsidRPr="0048566B">
        <w:rPr>
          <w:noProof w:val="0"/>
        </w:rPr>
        <w:t xml:space="preserve"> </w:t>
      </w:r>
    </w:p>
    <w:p w14:paraId="6C8E57FF" w14:textId="77777777" w:rsidR="000E3B54" w:rsidRPr="0048566B" w:rsidRDefault="000E3B54" w:rsidP="000E3B54">
      <w:pPr>
        <w:rPr>
          <w:noProof w:val="0"/>
        </w:rPr>
      </w:pPr>
    </w:p>
    <w:p w14:paraId="2BD2B212" w14:textId="77777777" w:rsidR="000E3B54" w:rsidRPr="0048566B" w:rsidRDefault="000E3B54" w:rsidP="000E3B54">
      <w:pPr>
        <w:rPr>
          <w:rFonts w:eastAsia="Calibri" w:cs="Arial"/>
          <w:noProof w:val="0"/>
          <w:color w:val="000000"/>
          <w:szCs w:val="22"/>
          <w:lang w:eastAsia="en-US"/>
        </w:rPr>
      </w:pPr>
      <w:r w:rsidRPr="0048566B">
        <w:rPr>
          <w:rFonts w:eastAsia="Calibri" w:cs="Arial"/>
          <w:noProof w:val="0"/>
          <w:color w:val="000000"/>
          <w:szCs w:val="22"/>
          <w:lang w:eastAsia="en-US"/>
        </w:rPr>
        <w:t xml:space="preserve">Voor het afnemen van PVB’s moeten de volgende stappen worden gezet. </w:t>
      </w:r>
    </w:p>
    <w:p w14:paraId="4D062DB0" w14:textId="77777777" w:rsidR="000E3B54" w:rsidRPr="0048566B" w:rsidRDefault="000E3B54" w:rsidP="000E3B54">
      <w:pPr>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0E3B54" w:rsidRPr="0048566B" w14:paraId="6551E0B7"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011387EB" w14:textId="77777777" w:rsidR="000E3B54" w:rsidRPr="0048566B" w:rsidRDefault="000E3B54" w:rsidP="003D772B">
            <w:pPr>
              <w:rPr>
                <w:noProof w:val="0"/>
              </w:rPr>
            </w:pPr>
            <w:r w:rsidRPr="0048566B">
              <w:rPr>
                <w:noProof w:val="0"/>
              </w:rPr>
              <w:t xml:space="preserve">Ter voorbereiding op de PVB’s </w:t>
            </w:r>
          </w:p>
        </w:tc>
      </w:tr>
      <w:tr w:rsidR="000E3B54" w:rsidRPr="0048566B" w14:paraId="453C264E"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1126BBFA" w14:textId="77777777" w:rsidR="000E3B54" w:rsidRPr="0048566B" w:rsidRDefault="000E3B54" w:rsidP="003D772B">
            <w:pPr>
              <w:rPr>
                <w:noProof w:val="0"/>
              </w:rPr>
            </w:pPr>
            <w:r w:rsidRPr="0048566B">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16062F8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065B03E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Wanneer?</w:t>
            </w:r>
          </w:p>
        </w:tc>
        <w:tc>
          <w:tcPr>
            <w:tcW w:w="1325" w:type="pct"/>
            <w:tcBorders>
              <w:top w:val="single" w:sz="48" w:space="0" w:color="FFFFFF"/>
              <w:bottom w:val="single" w:sz="8" w:space="0" w:color="FFFFFF" w:themeColor="background1"/>
            </w:tcBorders>
            <w:shd w:val="clear" w:color="auto" w:fill="FAD7B6"/>
          </w:tcPr>
          <w:p w14:paraId="6CB05F1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Benodigd document</w:t>
            </w:r>
          </w:p>
        </w:tc>
      </w:tr>
      <w:tr w:rsidR="000E3B54" w:rsidRPr="0048566B" w14:paraId="68E20E97"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2F96666A" w14:textId="12004D25" w:rsidR="000E3B54" w:rsidRPr="006363CF" w:rsidRDefault="006363CF" w:rsidP="003D772B">
            <w:pPr>
              <w:rPr>
                <w:b w:val="0"/>
                <w:noProof w:val="0"/>
              </w:rPr>
            </w:pPr>
            <w:r w:rsidRPr="006363CF">
              <w:rPr>
                <w:b w:val="0"/>
                <w:noProof w:val="0"/>
              </w:rPr>
              <w:t xml:space="preserve">Informeren </w:t>
            </w:r>
            <w:r w:rsidR="000E3B54" w:rsidRPr="006363CF">
              <w:rPr>
                <w:b w:val="0"/>
                <w:noProof w:val="0"/>
              </w:rPr>
              <w:t xml:space="preserve">van kandidaat over inhoud en afname PVB </w:t>
            </w:r>
          </w:p>
        </w:tc>
        <w:tc>
          <w:tcPr>
            <w:tcW w:w="1250" w:type="pct"/>
          </w:tcPr>
          <w:p w14:paraId="37E3AF73" w14:textId="6E53E236"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color w:val="FF0000"/>
              </w:rPr>
              <w:t xml:space="preserve">[…] </w:t>
            </w:r>
            <w:r w:rsidR="006363CF" w:rsidRPr="0048566B">
              <w:rPr>
                <w:noProof w:val="0"/>
                <w:color w:val="FF0000"/>
              </w:rPr>
              <w:t xml:space="preserve">Namens </w:t>
            </w:r>
            <w:r w:rsidRPr="0048566B">
              <w:rPr>
                <w:noProof w:val="0"/>
              </w:rPr>
              <w:t xml:space="preserve">de </w:t>
            </w:r>
          </w:p>
          <w:p w14:paraId="34CE986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toetsingscommissie</w:t>
            </w:r>
          </w:p>
          <w:p w14:paraId="74BAA30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70C3E8C" w14:textId="22D10F18"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Bij </w:t>
            </w:r>
            <w:r w:rsidR="000E3B54" w:rsidRPr="0048566B">
              <w:rPr>
                <w:noProof w:val="0"/>
              </w:rPr>
              <w:t>de start van de opleiding en voorafgaand aan de PVB</w:t>
            </w:r>
          </w:p>
        </w:tc>
        <w:tc>
          <w:tcPr>
            <w:tcW w:w="1325" w:type="pct"/>
          </w:tcPr>
          <w:p w14:paraId="6BC84AF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PVB-beschrijving </w:t>
            </w:r>
          </w:p>
          <w:p w14:paraId="7DF0B1D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toetsplan </w:t>
            </w:r>
          </w:p>
          <w:p w14:paraId="15E40D6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Toetsreglement sport</w:t>
            </w:r>
          </w:p>
        </w:tc>
      </w:tr>
      <w:tr w:rsidR="000E3B54" w:rsidRPr="0048566B" w14:paraId="44FF985C"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3569437" w14:textId="35A8F018" w:rsidR="000E3B54" w:rsidRPr="006363CF" w:rsidRDefault="006363CF" w:rsidP="003D772B">
            <w:pPr>
              <w:rPr>
                <w:b w:val="0"/>
                <w:noProof w:val="0"/>
              </w:rPr>
            </w:pPr>
            <w:r w:rsidRPr="006363CF">
              <w:rPr>
                <w:b w:val="0"/>
                <w:noProof w:val="0"/>
              </w:rPr>
              <w:t xml:space="preserve">Aanvragen </w:t>
            </w:r>
            <w:r w:rsidR="000E3B54" w:rsidRPr="006363CF">
              <w:rPr>
                <w:b w:val="0"/>
                <w:noProof w:val="0"/>
              </w:rPr>
              <w:t xml:space="preserve">PVB </w:t>
            </w:r>
          </w:p>
        </w:tc>
        <w:tc>
          <w:tcPr>
            <w:tcW w:w="1250" w:type="pct"/>
          </w:tcPr>
          <w:p w14:paraId="6B80E841" w14:textId="3E0D4196"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Kandidaat</w:t>
            </w:r>
          </w:p>
        </w:tc>
        <w:tc>
          <w:tcPr>
            <w:tcW w:w="1096" w:type="pct"/>
          </w:tcPr>
          <w:p w14:paraId="4B5B037E" w14:textId="3DB8ADB8" w:rsidR="000E3B54" w:rsidRPr="0048566B" w:rsidRDefault="006363CF"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Overnemen </w:t>
            </w:r>
            <w:r w:rsidR="000E3B54" w:rsidRPr="0048566B">
              <w:rPr>
                <w:noProof w:val="0"/>
              </w:rPr>
              <w:t>uit PVB-beschrijving richtlijnen</w:t>
            </w:r>
          </w:p>
        </w:tc>
        <w:tc>
          <w:tcPr>
            <w:tcW w:w="1325" w:type="pct"/>
          </w:tcPr>
          <w:p w14:paraId="7DA1D89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PVB-beschrijving</w:t>
            </w:r>
          </w:p>
        </w:tc>
      </w:tr>
      <w:tr w:rsidR="000E3B54" w:rsidRPr="0048566B" w14:paraId="116776F3"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C84EA8C" w14:textId="7298D55F" w:rsidR="000E3B54" w:rsidRPr="006363CF" w:rsidRDefault="006363CF" w:rsidP="003D772B">
            <w:pPr>
              <w:rPr>
                <w:b w:val="0"/>
                <w:noProof w:val="0"/>
              </w:rPr>
            </w:pPr>
            <w:r w:rsidRPr="006363CF">
              <w:rPr>
                <w:b w:val="0"/>
                <w:noProof w:val="0"/>
              </w:rPr>
              <w:t xml:space="preserve">Vaststellen </w:t>
            </w:r>
            <w:r w:rsidR="000E3B54" w:rsidRPr="006363CF">
              <w:rPr>
                <w:b w:val="0"/>
                <w:noProof w:val="0"/>
              </w:rPr>
              <w:t xml:space="preserve">of kandidaat voldoet aan eisen voor toelating PVB </w:t>
            </w:r>
          </w:p>
        </w:tc>
        <w:tc>
          <w:tcPr>
            <w:tcW w:w="1250" w:type="pct"/>
          </w:tcPr>
          <w:p w14:paraId="3226D0A1" w14:textId="3619B80F"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Toetsingscommissie</w:t>
            </w:r>
          </w:p>
          <w:p w14:paraId="161E8D2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2D1AC546" w14:textId="5A7FF1C5"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Voor </w:t>
            </w:r>
            <w:r w:rsidR="000E3B54" w:rsidRPr="0048566B">
              <w:rPr>
                <w:noProof w:val="0"/>
              </w:rPr>
              <w:t xml:space="preserve">aanvang van de PVB </w:t>
            </w:r>
          </w:p>
        </w:tc>
        <w:tc>
          <w:tcPr>
            <w:tcW w:w="1325" w:type="pct"/>
          </w:tcPr>
          <w:p w14:paraId="770EE4AB" w14:textId="77777777" w:rsidR="000E3B54" w:rsidRPr="0048566B" w:rsidRDefault="000E3B54" w:rsidP="003D772B">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48566B">
              <w:rPr>
                <w:noProof w:val="0"/>
                <w:color w:val="auto"/>
              </w:rPr>
              <w:t>PVB-beschrijving</w:t>
            </w:r>
          </w:p>
        </w:tc>
      </w:tr>
      <w:tr w:rsidR="000E3B54" w:rsidRPr="0048566B" w14:paraId="65329F91"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94B0173" w14:textId="4C8891DC" w:rsidR="000E3B54" w:rsidRPr="006363CF" w:rsidRDefault="006363CF" w:rsidP="003D772B">
            <w:pPr>
              <w:rPr>
                <w:b w:val="0"/>
                <w:noProof w:val="0"/>
              </w:rPr>
            </w:pPr>
            <w:r w:rsidRPr="006363CF">
              <w:rPr>
                <w:b w:val="0"/>
                <w:noProof w:val="0"/>
              </w:rPr>
              <w:t xml:space="preserve">Toelaten </w:t>
            </w:r>
            <w:r w:rsidR="000E3B54" w:rsidRPr="006363CF">
              <w:rPr>
                <w:b w:val="0"/>
                <w:noProof w:val="0"/>
              </w:rPr>
              <w:t>kandidaat tot PVB</w:t>
            </w:r>
          </w:p>
        </w:tc>
        <w:tc>
          <w:tcPr>
            <w:tcW w:w="1250" w:type="pct"/>
          </w:tcPr>
          <w:p w14:paraId="5D8362F4" w14:textId="6189DEAD"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Toetsingscommissie</w:t>
            </w:r>
          </w:p>
        </w:tc>
        <w:tc>
          <w:tcPr>
            <w:tcW w:w="1096" w:type="pct"/>
          </w:tcPr>
          <w:p w14:paraId="1478241A" w14:textId="17A59051" w:rsidR="000E3B54" w:rsidRPr="0048566B" w:rsidRDefault="006363CF"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Overnemen </w:t>
            </w:r>
            <w:r w:rsidR="000E3B54" w:rsidRPr="0048566B">
              <w:rPr>
                <w:noProof w:val="0"/>
              </w:rPr>
              <w:t>uit PVB-beschrijving richtlijnen</w:t>
            </w:r>
          </w:p>
        </w:tc>
        <w:tc>
          <w:tcPr>
            <w:tcW w:w="1325" w:type="pct"/>
          </w:tcPr>
          <w:p w14:paraId="600DBDC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PVB-beschrijving </w:t>
            </w:r>
          </w:p>
          <w:p w14:paraId="0A366E5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bevestiging PVB-afname</w:t>
            </w:r>
          </w:p>
        </w:tc>
      </w:tr>
      <w:tr w:rsidR="000E3B54" w:rsidRPr="0048566B" w14:paraId="2E332C9D"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22079D5" w14:textId="458FBF9B" w:rsidR="000E3B54" w:rsidRPr="006363CF" w:rsidRDefault="006363CF" w:rsidP="003D772B">
            <w:pPr>
              <w:rPr>
                <w:b w:val="0"/>
                <w:noProof w:val="0"/>
              </w:rPr>
            </w:pPr>
            <w:r w:rsidRPr="006363CF">
              <w:rPr>
                <w:b w:val="0"/>
                <w:noProof w:val="0"/>
              </w:rPr>
              <w:t xml:space="preserve">Aanleveren </w:t>
            </w:r>
            <w:r w:rsidR="000E3B54" w:rsidRPr="006363CF">
              <w:rPr>
                <w:b w:val="0"/>
                <w:noProof w:val="0"/>
              </w:rPr>
              <w:t>relevante stukken</w:t>
            </w:r>
            <w:r w:rsidR="005036CA">
              <w:rPr>
                <w:b w:val="0"/>
                <w:noProof w:val="0"/>
              </w:rPr>
              <w:t xml:space="preserve"> </w:t>
            </w:r>
          </w:p>
        </w:tc>
        <w:tc>
          <w:tcPr>
            <w:tcW w:w="1250" w:type="pct"/>
          </w:tcPr>
          <w:p w14:paraId="12EEB966" w14:textId="3DCB7F50"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Kandidaat </w:t>
            </w:r>
          </w:p>
        </w:tc>
        <w:tc>
          <w:tcPr>
            <w:tcW w:w="1096" w:type="pct"/>
          </w:tcPr>
          <w:p w14:paraId="6B4B2970" w14:textId="5FD13761" w:rsidR="000E3B54" w:rsidRPr="0048566B" w:rsidRDefault="006363CF"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Overnemen </w:t>
            </w:r>
            <w:r w:rsidR="000E3B54" w:rsidRPr="0048566B">
              <w:rPr>
                <w:noProof w:val="0"/>
              </w:rPr>
              <w:t>uit PVB-beschrijving richtlijnen</w:t>
            </w:r>
          </w:p>
        </w:tc>
        <w:tc>
          <w:tcPr>
            <w:tcW w:w="1325" w:type="pct"/>
          </w:tcPr>
          <w:p w14:paraId="3D818E0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PVB-beschrijving</w:t>
            </w:r>
          </w:p>
        </w:tc>
      </w:tr>
      <w:tr w:rsidR="000E3B54" w:rsidRPr="0048566B" w14:paraId="3CAC8961"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7C435D18" w14:textId="546025C7" w:rsidR="000E3B54" w:rsidRPr="006363CF" w:rsidRDefault="006363CF" w:rsidP="003D772B">
            <w:pPr>
              <w:rPr>
                <w:b w:val="0"/>
                <w:noProof w:val="0"/>
              </w:rPr>
            </w:pPr>
            <w:r w:rsidRPr="006363CF">
              <w:rPr>
                <w:b w:val="0"/>
                <w:noProof w:val="0"/>
              </w:rPr>
              <w:t xml:space="preserve">Vaststellen </w:t>
            </w:r>
            <w:r w:rsidR="000E3B54" w:rsidRPr="006363CF">
              <w:rPr>
                <w:b w:val="0"/>
                <w:noProof w:val="0"/>
              </w:rPr>
              <w:t xml:space="preserve">of voldaan is aan de afnamecondities en locatie </w:t>
            </w:r>
          </w:p>
        </w:tc>
        <w:tc>
          <w:tcPr>
            <w:tcW w:w="1250" w:type="pct"/>
          </w:tcPr>
          <w:p w14:paraId="3F576EA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PVB-beoordelaar </w:t>
            </w:r>
          </w:p>
        </w:tc>
        <w:tc>
          <w:tcPr>
            <w:tcW w:w="1096" w:type="pct"/>
          </w:tcPr>
          <w:p w14:paraId="183D1680" w14:textId="435C7FD8"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Bij </w:t>
            </w:r>
            <w:r w:rsidR="000E3B54" w:rsidRPr="0048566B">
              <w:rPr>
                <w:noProof w:val="0"/>
              </w:rPr>
              <w:t xml:space="preserve">aanvang van PVB </w:t>
            </w:r>
          </w:p>
        </w:tc>
        <w:tc>
          <w:tcPr>
            <w:tcW w:w="1325" w:type="pct"/>
          </w:tcPr>
          <w:p w14:paraId="7A94DC73"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PVB-beschrijving</w:t>
            </w:r>
          </w:p>
          <w:p w14:paraId="3BDA319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bl>
    <w:p w14:paraId="421F11D3" w14:textId="77777777" w:rsidR="000E3B54" w:rsidRPr="0048566B" w:rsidRDefault="000E3B54" w:rsidP="000E3B54">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0E3B54" w:rsidRPr="0048566B" w14:paraId="1C1CEF0D"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CFB9F59" w14:textId="77777777" w:rsidR="000E3B54" w:rsidRPr="0048566B" w:rsidRDefault="000E3B54" w:rsidP="003D772B">
            <w:pPr>
              <w:rPr>
                <w:noProof w:val="0"/>
              </w:rPr>
            </w:pPr>
            <w:r w:rsidRPr="0048566B">
              <w:rPr>
                <w:noProof w:val="0"/>
              </w:rPr>
              <w:t xml:space="preserve">Tijdens de uitvoering van de PVB’s </w:t>
            </w:r>
          </w:p>
        </w:tc>
      </w:tr>
      <w:tr w:rsidR="000E3B54" w:rsidRPr="0048566B" w14:paraId="0CAD04E3"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1D0B97C6" w14:textId="77777777" w:rsidR="000E3B54" w:rsidRPr="0048566B" w:rsidRDefault="000E3B54" w:rsidP="003D772B">
            <w:pPr>
              <w:rPr>
                <w:noProof w:val="0"/>
              </w:rPr>
            </w:pPr>
            <w:r w:rsidRPr="0048566B">
              <w:rPr>
                <w:noProof w:val="0"/>
              </w:rPr>
              <w:t>Stappen</w:t>
            </w:r>
          </w:p>
        </w:tc>
        <w:tc>
          <w:tcPr>
            <w:tcW w:w="1249" w:type="pct"/>
            <w:tcBorders>
              <w:top w:val="single" w:sz="48" w:space="0" w:color="FFFFFF"/>
              <w:bottom w:val="single" w:sz="8" w:space="0" w:color="FFFFFF" w:themeColor="background1"/>
            </w:tcBorders>
            <w:shd w:val="clear" w:color="auto" w:fill="FAD7B6"/>
          </w:tcPr>
          <w:p w14:paraId="60CA366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4897204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Wanneer?</w:t>
            </w:r>
          </w:p>
        </w:tc>
        <w:tc>
          <w:tcPr>
            <w:tcW w:w="1326" w:type="pct"/>
            <w:tcBorders>
              <w:top w:val="single" w:sz="48" w:space="0" w:color="FFFFFF"/>
              <w:bottom w:val="single" w:sz="8" w:space="0" w:color="FFFFFF" w:themeColor="background1"/>
            </w:tcBorders>
            <w:shd w:val="clear" w:color="auto" w:fill="FAD7B6"/>
          </w:tcPr>
          <w:p w14:paraId="68BF4453"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Benodigd materiaal</w:t>
            </w:r>
          </w:p>
        </w:tc>
      </w:tr>
      <w:tr w:rsidR="000E3B54" w:rsidRPr="0048566B" w14:paraId="496DAC8C"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64A13F0C" w14:textId="258F2B86" w:rsidR="000E3B54" w:rsidRPr="006363CF" w:rsidRDefault="006363CF" w:rsidP="003D772B">
            <w:pPr>
              <w:rPr>
                <w:b w:val="0"/>
                <w:noProof w:val="0"/>
              </w:rPr>
            </w:pPr>
            <w:r w:rsidRPr="006363CF">
              <w:rPr>
                <w:b w:val="0"/>
                <w:noProof w:val="0"/>
              </w:rPr>
              <w:t xml:space="preserve">Uitvoeren </w:t>
            </w:r>
            <w:r w:rsidR="000E3B54" w:rsidRPr="006363CF">
              <w:rPr>
                <w:b w:val="0"/>
                <w:noProof w:val="0"/>
              </w:rPr>
              <w:t xml:space="preserve">PVB-opdracht </w:t>
            </w:r>
          </w:p>
        </w:tc>
        <w:tc>
          <w:tcPr>
            <w:tcW w:w="1249" w:type="pct"/>
            <w:tcBorders>
              <w:top w:val="single" w:sz="8" w:space="0" w:color="FFFFFF" w:themeColor="background1"/>
            </w:tcBorders>
          </w:tcPr>
          <w:p w14:paraId="18FC8D3F" w14:textId="7003BB10"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Kandidaat</w:t>
            </w:r>
          </w:p>
        </w:tc>
        <w:tc>
          <w:tcPr>
            <w:tcW w:w="1094" w:type="pct"/>
            <w:tcBorders>
              <w:top w:val="single" w:sz="8" w:space="0" w:color="FFFFFF" w:themeColor="background1"/>
            </w:tcBorders>
          </w:tcPr>
          <w:p w14:paraId="2BC37438" w14:textId="2086285F"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color w:val="FF0000"/>
              </w:rPr>
            </w:pPr>
            <w:r w:rsidRPr="0048566B">
              <w:rPr>
                <w:noProof w:val="0"/>
                <w:color w:val="FF0000"/>
              </w:rPr>
              <w:t xml:space="preserve">Overnemen </w:t>
            </w:r>
            <w:r w:rsidR="000E3B54" w:rsidRPr="0048566B">
              <w:rPr>
                <w:noProof w:val="0"/>
                <w:color w:val="FF0000"/>
              </w:rPr>
              <w:t>PVB-beschrijving</w:t>
            </w:r>
          </w:p>
        </w:tc>
        <w:tc>
          <w:tcPr>
            <w:tcW w:w="1326" w:type="pct"/>
            <w:tcBorders>
              <w:top w:val="single" w:sz="8" w:space="0" w:color="FFFFFF" w:themeColor="background1"/>
            </w:tcBorders>
          </w:tcPr>
          <w:p w14:paraId="044E430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PVB-beschrijving</w:t>
            </w:r>
          </w:p>
        </w:tc>
      </w:tr>
      <w:tr w:rsidR="000E3B54" w:rsidRPr="0048566B" w14:paraId="3BF66E74"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0F814443" w14:textId="11255D0F" w:rsidR="000E3B54" w:rsidRPr="006363CF" w:rsidRDefault="006363CF" w:rsidP="003D772B">
            <w:pPr>
              <w:rPr>
                <w:b w:val="0"/>
                <w:noProof w:val="0"/>
              </w:rPr>
            </w:pPr>
            <w:r w:rsidRPr="006363CF">
              <w:rPr>
                <w:b w:val="0"/>
                <w:noProof w:val="0"/>
              </w:rPr>
              <w:t xml:space="preserve">Invullen </w:t>
            </w:r>
            <w:r w:rsidR="000E3B54" w:rsidRPr="006363CF">
              <w:rPr>
                <w:b w:val="0"/>
                <w:noProof w:val="0"/>
              </w:rPr>
              <w:t>beoordelings-protocol</w:t>
            </w:r>
            <w:r w:rsidR="005036CA">
              <w:rPr>
                <w:b w:val="0"/>
                <w:noProof w:val="0"/>
              </w:rPr>
              <w:t xml:space="preserve"> </w:t>
            </w:r>
          </w:p>
        </w:tc>
        <w:tc>
          <w:tcPr>
            <w:tcW w:w="1249" w:type="pct"/>
          </w:tcPr>
          <w:p w14:paraId="6D248A2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PVB-beoordelaar</w:t>
            </w:r>
          </w:p>
        </w:tc>
        <w:tc>
          <w:tcPr>
            <w:tcW w:w="1094" w:type="pct"/>
          </w:tcPr>
          <w:p w14:paraId="2DD56691" w14:textId="156CB193"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Tijdens </w:t>
            </w:r>
            <w:r w:rsidR="000E3B54" w:rsidRPr="0048566B">
              <w:rPr>
                <w:noProof w:val="0"/>
              </w:rPr>
              <w:t>en na afloop PVB-afname</w:t>
            </w:r>
            <w:r w:rsidR="005036CA">
              <w:rPr>
                <w:noProof w:val="0"/>
              </w:rPr>
              <w:t xml:space="preserve"> </w:t>
            </w:r>
          </w:p>
        </w:tc>
        <w:tc>
          <w:tcPr>
            <w:tcW w:w="1326" w:type="pct"/>
          </w:tcPr>
          <w:p w14:paraId="6ECCA582" w14:textId="69F466F7"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Protocol </w:t>
            </w:r>
            <w:r w:rsidR="000E3B54" w:rsidRPr="0048566B">
              <w:rPr>
                <w:noProof w:val="0"/>
              </w:rPr>
              <w:t xml:space="preserve">uit PVB-beschrijving </w:t>
            </w:r>
          </w:p>
        </w:tc>
      </w:tr>
      <w:tr w:rsidR="000E3B54" w:rsidRPr="0048566B" w14:paraId="057AAFD6" w14:textId="77777777" w:rsidTr="003D772B">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77F8264A" w14:textId="7701198E" w:rsidR="000E3B54" w:rsidRPr="006363CF" w:rsidRDefault="006363CF" w:rsidP="003D772B">
            <w:pPr>
              <w:rPr>
                <w:b w:val="0"/>
                <w:noProof w:val="0"/>
              </w:rPr>
            </w:pPr>
            <w:r w:rsidRPr="006363CF">
              <w:rPr>
                <w:b w:val="0"/>
                <w:noProof w:val="0"/>
              </w:rPr>
              <w:t xml:space="preserve">Inleveren </w:t>
            </w:r>
            <w:r w:rsidR="000E3B54" w:rsidRPr="006363CF">
              <w:rPr>
                <w:b w:val="0"/>
                <w:noProof w:val="0"/>
              </w:rPr>
              <w:t xml:space="preserve">beoordelings-protocol bij toetsings-commissie </w:t>
            </w:r>
          </w:p>
        </w:tc>
        <w:tc>
          <w:tcPr>
            <w:tcW w:w="1249" w:type="pct"/>
          </w:tcPr>
          <w:p w14:paraId="05E1D00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PVB-beoordelaar</w:t>
            </w:r>
          </w:p>
        </w:tc>
        <w:tc>
          <w:tcPr>
            <w:tcW w:w="1094" w:type="pct"/>
          </w:tcPr>
          <w:p w14:paraId="42F69328" w14:textId="14D3D24B" w:rsidR="000E3B54" w:rsidRPr="0048566B" w:rsidRDefault="006363CF" w:rsidP="003D772B">
            <w:pPr>
              <w:pStyle w:val="Rodetekst"/>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Overnemen </w:t>
            </w:r>
            <w:r w:rsidR="000E3B54" w:rsidRPr="0048566B">
              <w:rPr>
                <w:noProof w:val="0"/>
              </w:rPr>
              <w:t>uit PVB-beschrijving richtlijnen</w:t>
            </w:r>
          </w:p>
        </w:tc>
        <w:tc>
          <w:tcPr>
            <w:tcW w:w="1326" w:type="pct"/>
          </w:tcPr>
          <w:p w14:paraId="08782D9E" w14:textId="1F5C7966"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Protocol </w:t>
            </w:r>
            <w:r w:rsidR="000E3B54" w:rsidRPr="0048566B">
              <w:rPr>
                <w:noProof w:val="0"/>
              </w:rPr>
              <w:t xml:space="preserve">uit PVB-beschrijving </w:t>
            </w:r>
          </w:p>
        </w:tc>
      </w:tr>
    </w:tbl>
    <w:p w14:paraId="4EB86960" w14:textId="77777777" w:rsidR="000E3B54" w:rsidRPr="0048566B" w:rsidRDefault="000E3B54" w:rsidP="000E3B54">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0E3B54" w:rsidRPr="0048566B" w14:paraId="4C77E1CE"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13AF7067" w14:textId="77777777" w:rsidR="000E3B54" w:rsidRPr="0048566B" w:rsidRDefault="000E3B54" w:rsidP="003D772B">
            <w:pPr>
              <w:rPr>
                <w:noProof w:val="0"/>
              </w:rPr>
            </w:pPr>
            <w:r w:rsidRPr="0048566B">
              <w:rPr>
                <w:noProof w:val="0"/>
              </w:rPr>
              <w:t>Ter afronding van de PVB’s</w:t>
            </w:r>
          </w:p>
        </w:tc>
      </w:tr>
      <w:tr w:rsidR="000E3B54" w:rsidRPr="0048566B" w14:paraId="6B4E6163"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2E1E7321" w14:textId="77777777" w:rsidR="000E3B54" w:rsidRPr="0048566B" w:rsidRDefault="000E3B54" w:rsidP="003D772B">
            <w:pPr>
              <w:tabs>
                <w:tab w:val="left" w:pos="1110"/>
              </w:tabs>
              <w:rPr>
                <w:noProof w:val="0"/>
              </w:rPr>
            </w:pPr>
            <w:r w:rsidRPr="0048566B">
              <w:rPr>
                <w:noProof w:val="0"/>
              </w:rPr>
              <w:t>Stappen</w:t>
            </w:r>
            <w:r w:rsidRPr="0048566B">
              <w:rPr>
                <w:noProof w:val="0"/>
              </w:rPr>
              <w:tab/>
            </w:r>
          </w:p>
        </w:tc>
        <w:tc>
          <w:tcPr>
            <w:tcW w:w="1261" w:type="pct"/>
            <w:tcBorders>
              <w:top w:val="single" w:sz="48" w:space="0" w:color="FFFFFF"/>
              <w:bottom w:val="single" w:sz="8" w:space="0" w:color="FFFFFF" w:themeColor="background1"/>
            </w:tcBorders>
            <w:shd w:val="clear" w:color="auto" w:fill="FAD7B6"/>
          </w:tcPr>
          <w:p w14:paraId="613383E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10589A6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Wanneer?</w:t>
            </w:r>
          </w:p>
        </w:tc>
        <w:tc>
          <w:tcPr>
            <w:tcW w:w="1315" w:type="pct"/>
            <w:tcBorders>
              <w:top w:val="single" w:sz="48" w:space="0" w:color="FFFFFF"/>
              <w:bottom w:val="single" w:sz="8" w:space="0" w:color="FFFFFF" w:themeColor="background1"/>
            </w:tcBorders>
            <w:shd w:val="clear" w:color="auto" w:fill="FAD7B6"/>
          </w:tcPr>
          <w:p w14:paraId="3229091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Benodigd materiaal</w:t>
            </w:r>
          </w:p>
        </w:tc>
      </w:tr>
      <w:tr w:rsidR="000E3B54" w:rsidRPr="0048566B" w14:paraId="5ADA59FC"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8FB0F59" w14:textId="4C32CB92" w:rsidR="000E3B54" w:rsidRPr="006363CF" w:rsidRDefault="006363CF" w:rsidP="003D772B">
            <w:pPr>
              <w:rPr>
                <w:b w:val="0"/>
                <w:noProof w:val="0"/>
              </w:rPr>
            </w:pPr>
            <w:r w:rsidRPr="006363CF">
              <w:rPr>
                <w:b w:val="0"/>
                <w:noProof w:val="0"/>
              </w:rPr>
              <w:t xml:space="preserve">Vaststellen </w:t>
            </w:r>
            <w:r w:rsidR="000E3B54" w:rsidRPr="006363CF">
              <w:rPr>
                <w:b w:val="0"/>
                <w:noProof w:val="0"/>
              </w:rPr>
              <w:t xml:space="preserve">uitslag PVB </w:t>
            </w:r>
          </w:p>
        </w:tc>
        <w:tc>
          <w:tcPr>
            <w:tcW w:w="1261" w:type="pct"/>
            <w:tcBorders>
              <w:top w:val="single" w:sz="8" w:space="0" w:color="FFFFFF" w:themeColor="background1"/>
            </w:tcBorders>
          </w:tcPr>
          <w:p w14:paraId="128890E4" w14:textId="11AE8BEE"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Toetsingscommissie</w:t>
            </w:r>
          </w:p>
        </w:tc>
        <w:tc>
          <w:tcPr>
            <w:tcW w:w="1093" w:type="pct"/>
            <w:tcBorders>
              <w:top w:val="single" w:sz="8" w:space="0" w:color="FFFFFF" w:themeColor="background1"/>
            </w:tcBorders>
          </w:tcPr>
          <w:p w14:paraId="1C2B4037" w14:textId="6AF60CD6"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Maximaal </w:t>
            </w:r>
            <w:r w:rsidR="000E3B54" w:rsidRPr="0048566B">
              <w:rPr>
                <w:noProof w:val="0"/>
                <w:color w:val="FF0000"/>
              </w:rPr>
              <w:t>15</w:t>
            </w:r>
            <w:r w:rsidR="000E3B54" w:rsidRPr="0048566B">
              <w:rPr>
                <w:noProof w:val="0"/>
              </w:rPr>
              <w:t xml:space="preserve"> werkdagen na afname PVB </w:t>
            </w:r>
          </w:p>
        </w:tc>
        <w:tc>
          <w:tcPr>
            <w:tcW w:w="1315" w:type="pct"/>
            <w:tcBorders>
              <w:top w:val="single" w:sz="8" w:space="0" w:color="FFFFFF" w:themeColor="background1"/>
            </w:tcBorders>
          </w:tcPr>
          <w:p w14:paraId="424B391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PVB-beschrijving</w:t>
            </w:r>
          </w:p>
        </w:tc>
      </w:tr>
      <w:tr w:rsidR="000E3B54" w:rsidRPr="0048566B" w14:paraId="356A5C4C" w14:textId="77777777" w:rsidTr="00C9331C">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05BAF397" w14:textId="69506594" w:rsidR="000E3B54" w:rsidRPr="006363CF" w:rsidRDefault="006363CF" w:rsidP="003D772B">
            <w:pPr>
              <w:rPr>
                <w:b w:val="0"/>
                <w:noProof w:val="0"/>
              </w:rPr>
            </w:pPr>
            <w:r w:rsidRPr="006363CF">
              <w:rPr>
                <w:b w:val="0"/>
                <w:noProof w:val="0"/>
              </w:rPr>
              <w:t xml:space="preserve">Archiveren </w:t>
            </w:r>
            <w:r w:rsidR="000E3B54" w:rsidRPr="006363CF">
              <w:rPr>
                <w:b w:val="0"/>
                <w:noProof w:val="0"/>
              </w:rPr>
              <w:t xml:space="preserve">toetsgegevens </w:t>
            </w:r>
          </w:p>
        </w:tc>
        <w:tc>
          <w:tcPr>
            <w:tcW w:w="1261" w:type="pct"/>
          </w:tcPr>
          <w:p w14:paraId="701F8F91" w14:textId="1D463458"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Toetsingscommissie</w:t>
            </w:r>
          </w:p>
        </w:tc>
        <w:tc>
          <w:tcPr>
            <w:tcW w:w="1093" w:type="pct"/>
          </w:tcPr>
          <w:p w14:paraId="05D391DC" w14:textId="3B5D0F62" w:rsidR="000E3B54" w:rsidRPr="0048566B" w:rsidRDefault="006363CF"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Bewaartermijn </w:t>
            </w:r>
            <w:r w:rsidR="000E3B54" w:rsidRPr="0048566B">
              <w:rPr>
                <w:noProof w:val="0"/>
              </w:rPr>
              <w:t xml:space="preserve">minimaal </w:t>
            </w:r>
            <w:r w:rsidR="000E3B54">
              <w:rPr>
                <w:noProof w:val="0"/>
              </w:rPr>
              <w:t>12</w:t>
            </w:r>
            <w:r w:rsidR="00C9331C">
              <w:rPr>
                <w:noProof w:val="0"/>
              </w:rPr>
              <w:t xml:space="preserve"> maanden</w:t>
            </w:r>
          </w:p>
        </w:tc>
        <w:tc>
          <w:tcPr>
            <w:tcW w:w="1315" w:type="pct"/>
          </w:tcPr>
          <w:p w14:paraId="208F52D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Toetsreglement sport </w:t>
            </w:r>
          </w:p>
        </w:tc>
      </w:tr>
    </w:tbl>
    <w:p w14:paraId="4C63A70D" w14:textId="77777777" w:rsidR="000E3B54" w:rsidRPr="0048566B" w:rsidRDefault="000E3B54" w:rsidP="000E3B54">
      <w:pPr>
        <w:rPr>
          <w:rFonts w:eastAsia="Calibri" w:cs="Arial"/>
          <w:noProof w:val="0"/>
          <w:color w:val="000000"/>
          <w:szCs w:val="22"/>
          <w:lang w:eastAsia="en-US"/>
        </w:rPr>
      </w:pPr>
    </w:p>
    <w:p w14:paraId="260C7697" w14:textId="77777777" w:rsidR="000E3B54" w:rsidRPr="0048566B" w:rsidRDefault="000E3B54" w:rsidP="000E3B54">
      <w:pPr>
        <w:pStyle w:val="Kop2"/>
        <w:ind w:left="567" w:hanging="567"/>
        <w:rPr>
          <w:noProof w:val="0"/>
        </w:rPr>
      </w:pPr>
      <w:bookmarkStart w:id="46" w:name="_Toc341359105"/>
      <w:bookmarkStart w:id="47" w:name="_Toc341549066"/>
      <w:bookmarkStart w:id="48" w:name="_Toc344466104"/>
      <w:bookmarkStart w:id="49" w:name="_Toc474264136"/>
      <w:bookmarkStart w:id="50" w:name="_Toc355505809"/>
      <w:r w:rsidRPr="0048566B">
        <w:rPr>
          <w:noProof w:val="0"/>
        </w:rPr>
        <w:t>7.</w:t>
      </w:r>
      <w:r w:rsidRPr="0048566B">
        <w:rPr>
          <w:noProof w:val="0"/>
        </w:rPr>
        <w:tab/>
        <w:t>Commissie van Beroep voor Toetsing</w:t>
      </w:r>
      <w:bookmarkEnd w:id="46"/>
      <w:bookmarkEnd w:id="47"/>
      <w:bookmarkEnd w:id="48"/>
      <w:bookmarkEnd w:id="49"/>
      <w:bookmarkEnd w:id="50"/>
      <w:r w:rsidRPr="0048566B">
        <w:rPr>
          <w:noProof w:val="0"/>
        </w:rPr>
        <w:t xml:space="preserve"> </w:t>
      </w:r>
    </w:p>
    <w:p w14:paraId="472E42AA" w14:textId="77777777" w:rsidR="000E3B54" w:rsidRPr="0048566B" w:rsidRDefault="000E3B54" w:rsidP="000E3B54">
      <w:pPr>
        <w:rPr>
          <w:noProof w:val="0"/>
        </w:rPr>
      </w:pPr>
    </w:p>
    <w:p w14:paraId="54C05C5B" w14:textId="77777777" w:rsidR="000E3B54" w:rsidRPr="0048566B" w:rsidRDefault="000E3B54" w:rsidP="000E3B54">
      <w:pPr>
        <w:rPr>
          <w:noProof w:val="0"/>
        </w:rPr>
      </w:pPr>
      <w:r w:rsidRPr="0048566B">
        <w:rPr>
          <w:rFonts w:eastAsia="Calibri" w:cs="Arial"/>
          <w:noProof w:val="0"/>
          <w:color w:val="000000"/>
          <w:szCs w:val="22"/>
          <w:lang w:eastAsia="en-US"/>
        </w:rPr>
        <w:t xml:space="preserve">De Commissie van Beroep voor Toetsing wordt </w:t>
      </w:r>
      <w:r w:rsidRPr="0048566B">
        <w:rPr>
          <w:rFonts w:eastAsia="Calibri" w:cs="Arial"/>
          <w:noProof w:val="0"/>
          <w:color w:val="FF0000"/>
          <w:szCs w:val="22"/>
          <w:lang w:eastAsia="en-US"/>
        </w:rPr>
        <w:t xml:space="preserve">ingesteld/aangewezen </w:t>
      </w:r>
      <w:r w:rsidRPr="0048566B">
        <w:rPr>
          <w:rFonts w:eastAsia="Calibri" w:cs="Arial"/>
          <w:noProof w:val="0"/>
          <w:color w:val="000000"/>
          <w:szCs w:val="22"/>
          <w:lang w:eastAsia="en-US"/>
        </w:rPr>
        <w:t xml:space="preserve">door het bestuur van de sportbond. Een </w:t>
      </w:r>
      <w:r w:rsidRPr="0048566B">
        <w:rPr>
          <w:noProof w:val="0"/>
        </w:rPr>
        <w:t xml:space="preserve">kandidaat kan beroep aantekenen bij de Commissie van Beroep voor Toetsing tegen een beslissing van de toetsingscommissie naar aanleiding van een bezwaar of een beslissing van de toetsingscommissie over fraude. </w:t>
      </w:r>
    </w:p>
    <w:p w14:paraId="72A3FEC6" w14:textId="77777777" w:rsidR="000E3B54" w:rsidRPr="0048566B" w:rsidRDefault="000E3B54" w:rsidP="000E3B54">
      <w:pPr>
        <w:rPr>
          <w:noProof w:val="0"/>
        </w:rPr>
        <w:sectPr w:rsidR="000E3B54" w:rsidRPr="0048566B" w:rsidSect="00C40F2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299"/>
        </w:sectPr>
      </w:pPr>
    </w:p>
    <w:p w14:paraId="1871EB77" w14:textId="77777777" w:rsidR="000E3B54" w:rsidRPr="0048566B" w:rsidRDefault="000E3B54" w:rsidP="000E3B54">
      <w:pPr>
        <w:pStyle w:val="Kop1"/>
        <w:ind w:left="567" w:hanging="567"/>
        <w:rPr>
          <w:rFonts w:eastAsia="Times New Roman"/>
          <w:noProof w:val="0"/>
          <w:sz w:val="24"/>
          <w:szCs w:val="24"/>
        </w:rPr>
      </w:pPr>
      <w:bookmarkStart w:id="51" w:name="_Toc341549067"/>
      <w:bookmarkStart w:id="52" w:name="_Toc344466105"/>
      <w:bookmarkStart w:id="53" w:name="_Toc474264137"/>
      <w:bookmarkStart w:id="54" w:name="_Toc355505810"/>
      <w:bookmarkStart w:id="55" w:name="_Toc341359106"/>
      <w:r w:rsidRPr="0048566B">
        <w:rPr>
          <w:rFonts w:eastAsia="Times New Roman"/>
          <w:noProof w:val="0"/>
        </w:rPr>
        <w:lastRenderedPageBreak/>
        <w:t>PVB 1.1 Assisteren bij trainingen/activiteiten</w:t>
      </w:r>
      <w:bookmarkEnd w:id="51"/>
      <w:bookmarkEnd w:id="52"/>
      <w:bookmarkEnd w:id="53"/>
      <w:bookmarkEnd w:id="54"/>
      <w:r w:rsidRPr="0048566B">
        <w:rPr>
          <w:rFonts w:eastAsia="Times New Roman"/>
          <w:noProof w:val="0"/>
        </w:rPr>
        <w:t xml:space="preserve"> </w:t>
      </w:r>
      <w:bookmarkEnd w:id="55"/>
    </w:p>
    <w:p w14:paraId="6562FFAE" w14:textId="77777777" w:rsidR="000E3B54" w:rsidRPr="0048566B" w:rsidRDefault="000E3B54" w:rsidP="000E3B54">
      <w:pPr>
        <w:pStyle w:val="KopOngenummerd"/>
        <w:rPr>
          <w:noProof w:val="0"/>
        </w:rPr>
      </w:pPr>
      <w:r w:rsidRPr="0048566B">
        <w:rPr>
          <w:noProof w:val="0"/>
        </w:rPr>
        <w:t xml:space="preserve">Deelkwalificatie van trainer-coach 1 </w:t>
      </w:r>
    </w:p>
    <w:p w14:paraId="21F7B30B" w14:textId="77777777" w:rsidR="000E3B54" w:rsidRPr="0048566B" w:rsidRDefault="000E3B54" w:rsidP="000E3B54">
      <w:pPr>
        <w:pStyle w:val="Kop2"/>
        <w:ind w:left="567" w:hanging="567"/>
        <w:rPr>
          <w:rFonts w:eastAsia="Times New Roman"/>
          <w:noProof w:val="0"/>
        </w:rPr>
      </w:pPr>
      <w:bookmarkStart w:id="56" w:name="_Toc341359107"/>
      <w:bookmarkStart w:id="57" w:name="_Toc341549068"/>
      <w:bookmarkStart w:id="58" w:name="_Toc344466106"/>
      <w:bookmarkStart w:id="59" w:name="_Toc474264138"/>
      <w:bookmarkStart w:id="60" w:name="_Toc355505811"/>
      <w:r w:rsidRPr="0048566B">
        <w:rPr>
          <w:rFonts w:eastAsia="Times New Roman"/>
          <w:noProof w:val="0"/>
        </w:rPr>
        <w:t>Inleiding</w:t>
      </w:r>
      <w:bookmarkEnd w:id="56"/>
      <w:bookmarkEnd w:id="57"/>
      <w:bookmarkEnd w:id="58"/>
      <w:bookmarkEnd w:id="59"/>
      <w:bookmarkEnd w:id="60"/>
      <w:r w:rsidRPr="0048566B">
        <w:rPr>
          <w:rFonts w:eastAsia="Times New Roman"/>
          <w:noProof w:val="0"/>
        </w:rPr>
        <w:t xml:space="preserve"> </w:t>
      </w:r>
    </w:p>
    <w:p w14:paraId="369C7800" w14:textId="77777777" w:rsidR="000E3B54" w:rsidRPr="0048566B" w:rsidRDefault="000E3B54" w:rsidP="000E3B54">
      <w:pPr>
        <w:rPr>
          <w:noProof w:val="0"/>
        </w:rPr>
      </w:pPr>
    </w:p>
    <w:p w14:paraId="2BB46B06" w14:textId="77777777" w:rsidR="000E3B54" w:rsidRPr="0048566B" w:rsidRDefault="000E3B54" w:rsidP="000E3B54">
      <w:pPr>
        <w:rPr>
          <w:noProof w:val="0"/>
        </w:rPr>
      </w:pPr>
      <w:r w:rsidRPr="0048566B">
        <w:rPr>
          <w:noProof w:val="0"/>
        </w:rPr>
        <w:t xml:space="preserve">Om het door </w:t>
      </w:r>
      <w:r w:rsidRPr="0048566B">
        <w:rPr>
          <w:noProof w:val="0"/>
          <w:color w:val="FF0000"/>
        </w:rPr>
        <w:t>de eigen sportbond</w:t>
      </w:r>
      <w:r w:rsidRPr="0048566B">
        <w:rPr>
          <w:noProof w:val="0"/>
        </w:rPr>
        <w:t xml:space="preserve"> </w:t>
      </w:r>
      <w:r w:rsidRPr="0048566B">
        <w:rPr>
          <w:noProof w:val="0"/>
          <w:color w:val="FF0000"/>
        </w:rPr>
        <w:t>en</w:t>
      </w:r>
      <w:r w:rsidRPr="0048566B">
        <w:rPr>
          <w:noProof w:val="0"/>
        </w:rPr>
        <w:t xml:space="preserve"> NOC*NSF erkende diploma </w:t>
      </w:r>
      <w:r w:rsidRPr="0048566B">
        <w:rPr>
          <w:noProof w:val="0"/>
          <w:color w:val="FF0000"/>
        </w:rPr>
        <w:t>trainer-coach</w:t>
      </w:r>
      <w:r w:rsidRPr="0048566B">
        <w:rPr>
          <w:noProof w:val="0"/>
        </w:rPr>
        <w:t xml:space="preserve"> 1 te behalen, moet je </w:t>
      </w:r>
      <w:r w:rsidRPr="006047C2">
        <w:rPr>
          <w:noProof w:val="0"/>
        </w:rPr>
        <w:t>twee</w:t>
      </w:r>
      <w:r w:rsidRPr="0048566B">
        <w:rPr>
          <w:noProof w:val="0"/>
        </w:rPr>
        <w:t xml:space="preserve"> kerntaken op niveau 1 beheersen. Door met succes een proeve van bekwaamheid (PVB) af te leggen, toon je aan dat je een kerntaak beheerst. </w:t>
      </w:r>
    </w:p>
    <w:p w14:paraId="437A828C" w14:textId="77777777" w:rsidR="000E3B54" w:rsidRPr="0048566B" w:rsidRDefault="000E3B54" w:rsidP="000E3B54">
      <w:pPr>
        <w:pStyle w:val="Kop2"/>
        <w:numPr>
          <w:ilvl w:val="0"/>
          <w:numId w:val="14"/>
        </w:numPr>
        <w:rPr>
          <w:noProof w:val="0"/>
        </w:rPr>
      </w:pPr>
      <w:bookmarkStart w:id="61" w:name="_Toc341359108"/>
      <w:bookmarkStart w:id="62" w:name="_Toc341549069"/>
      <w:bookmarkStart w:id="63" w:name="_Toc344466107"/>
      <w:bookmarkStart w:id="64" w:name="_Toc474264139"/>
      <w:bookmarkStart w:id="65" w:name="_Toc355505812"/>
      <w:r w:rsidRPr="0048566B">
        <w:rPr>
          <w:noProof w:val="0"/>
        </w:rPr>
        <w:t>Doelstelling</w:t>
      </w:r>
      <w:bookmarkEnd w:id="61"/>
      <w:bookmarkEnd w:id="62"/>
      <w:bookmarkEnd w:id="63"/>
      <w:bookmarkEnd w:id="64"/>
      <w:bookmarkEnd w:id="65"/>
      <w:r w:rsidRPr="0048566B">
        <w:rPr>
          <w:noProof w:val="0"/>
        </w:rPr>
        <w:t xml:space="preserve"> </w:t>
      </w:r>
    </w:p>
    <w:p w14:paraId="4DEF05A2" w14:textId="77777777" w:rsidR="000E3B54" w:rsidRPr="0048566B" w:rsidRDefault="000E3B54" w:rsidP="000E3B54">
      <w:pPr>
        <w:ind w:left="360"/>
        <w:rPr>
          <w:noProof w:val="0"/>
        </w:rPr>
      </w:pPr>
    </w:p>
    <w:p w14:paraId="65B7EA58" w14:textId="77777777" w:rsidR="000E3B54" w:rsidRPr="0048566B" w:rsidRDefault="000E3B54" w:rsidP="000E3B54">
      <w:pPr>
        <w:rPr>
          <w:noProof w:val="0"/>
        </w:rPr>
      </w:pPr>
      <w:r w:rsidRPr="0048566B">
        <w:rPr>
          <w:noProof w:val="0"/>
        </w:rPr>
        <w:t xml:space="preserve">Deze PVB heeft betrekking op kerntaak 1.1, het assisteren bij trainingen/activiteiten. Met deze PVB toon je aan dat je: </w:t>
      </w:r>
    </w:p>
    <w:p w14:paraId="5BA631A5" w14:textId="3FD6692F" w:rsidR="000E3B54" w:rsidRPr="006363CF" w:rsidRDefault="006363CF" w:rsidP="000E3B54">
      <w:pPr>
        <w:pStyle w:val="Opsomming"/>
        <w:rPr>
          <w:b/>
          <w:noProof w:val="0"/>
        </w:rPr>
      </w:pPr>
      <w:r w:rsidRPr="006363CF">
        <w:rPr>
          <w:b/>
          <w:noProof w:val="0"/>
          <w:color w:val="FF0000"/>
        </w:rPr>
        <w:t>Sporters</w:t>
      </w:r>
      <w:r w:rsidRPr="006363CF">
        <w:rPr>
          <w:b/>
          <w:noProof w:val="0"/>
        </w:rPr>
        <w:t xml:space="preserve"> </w:t>
      </w:r>
      <w:r w:rsidR="000E3B54" w:rsidRPr="006363CF">
        <w:rPr>
          <w:b/>
          <w:noProof w:val="0"/>
        </w:rPr>
        <w:t>kunt begeleiden bij een training/activiteit;</w:t>
      </w:r>
    </w:p>
    <w:p w14:paraId="11CB7491" w14:textId="566DA6C9" w:rsidR="000E3B54" w:rsidRPr="006363CF" w:rsidRDefault="006363CF" w:rsidP="000E3B54">
      <w:pPr>
        <w:pStyle w:val="Opsomming"/>
        <w:rPr>
          <w:b/>
          <w:noProof w:val="0"/>
        </w:rPr>
      </w:pPr>
      <w:r w:rsidRPr="006363CF">
        <w:rPr>
          <w:b/>
          <w:noProof w:val="0"/>
        </w:rPr>
        <w:t xml:space="preserve">Toe </w:t>
      </w:r>
      <w:r w:rsidR="000E3B54" w:rsidRPr="006363CF">
        <w:rPr>
          <w:b/>
          <w:noProof w:val="0"/>
        </w:rPr>
        <w:t>kunt zien op de veiligheid bij een training/activiteit;</w:t>
      </w:r>
    </w:p>
    <w:p w14:paraId="45438830" w14:textId="05A3A790" w:rsidR="000E3B54" w:rsidRPr="006363CF" w:rsidRDefault="006363CF" w:rsidP="000E3B54">
      <w:pPr>
        <w:pStyle w:val="Opsomming"/>
        <w:rPr>
          <w:b/>
          <w:noProof w:val="0"/>
        </w:rPr>
      </w:pPr>
      <w:r w:rsidRPr="006363CF">
        <w:rPr>
          <w:b/>
          <w:noProof w:val="0"/>
        </w:rPr>
        <w:t xml:space="preserve">Aanwijzingen </w:t>
      </w:r>
      <w:r w:rsidR="000E3B54" w:rsidRPr="006363CF">
        <w:rPr>
          <w:b/>
          <w:noProof w:val="0"/>
        </w:rPr>
        <w:t>kunt opvolgen;</w:t>
      </w:r>
    </w:p>
    <w:p w14:paraId="4ACC650A" w14:textId="6409570A" w:rsidR="000E3B54" w:rsidRPr="006363CF" w:rsidRDefault="006363CF" w:rsidP="000E3B54">
      <w:pPr>
        <w:pStyle w:val="Opsomming"/>
        <w:rPr>
          <w:b/>
          <w:noProof w:val="0"/>
        </w:rPr>
      </w:pPr>
      <w:r w:rsidRPr="006363CF">
        <w:rPr>
          <w:b/>
          <w:noProof w:val="0"/>
        </w:rPr>
        <w:t xml:space="preserve">Voor </w:t>
      </w:r>
      <w:r w:rsidR="000E3B54" w:rsidRPr="006363CF">
        <w:rPr>
          <w:b/>
          <w:noProof w:val="0"/>
        </w:rPr>
        <w:t xml:space="preserve">materialen kunt zorgen. </w:t>
      </w:r>
    </w:p>
    <w:p w14:paraId="1E4D150A" w14:textId="77777777" w:rsidR="000E3B54" w:rsidRPr="0048566B" w:rsidRDefault="000E3B54" w:rsidP="000E3B54">
      <w:pPr>
        <w:pStyle w:val="Kop2"/>
        <w:numPr>
          <w:ilvl w:val="0"/>
          <w:numId w:val="14"/>
        </w:numPr>
        <w:rPr>
          <w:noProof w:val="0"/>
        </w:rPr>
      </w:pPr>
      <w:bookmarkStart w:id="66" w:name="_Toc341359109"/>
      <w:bookmarkStart w:id="67" w:name="_Toc341549070"/>
      <w:bookmarkStart w:id="68" w:name="_Toc344466108"/>
      <w:bookmarkStart w:id="69" w:name="_Toc474264140"/>
      <w:bookmarkStart w:id="70" w:name="_Toc355505813"/>
      <w:r w:rsidRPr="0048566B">
        <w:rPr>
          <w:noProof w:val="0"/>
        </w:rPr>
        <w:t>Opdracht</w:t>
      </w:r>
      <w:bookmarkEnd w:id="66"/>
      <w:bookmarkEnd w:id="67"/>
      <w:bookmarkEnd w:id="68"/>
      <w:bookmarkEnd w:id="69"/>
      <w:bookmarkEnd w:id="70"/>
    </w:p>
    <w:p w14:paraId="0E2CE366" w14:textId="77777777" w:rsidR="000E3B54" w:rsidRPr="0048566B" w:rsidRDefault="000E3B54" w:rsidP="000E3B54">
      <w:pPr>
        <w:rPr>
          <w:noProof w:val="0"/>
        </w:rPr>
      </w:pPr>
    </w:p>
    <w:p w14:paraId="6B1C6D75" w14:textId="77777777" w:rsidR="000E3B54" w:rsidRPr="0048566B" w:rsidRDefault="000E3B54" w:rsidP="000E3B54">
      <w:pPr>
        <w:rPr>
          <w:noProof w:val="0"/>
        </w:rPr>
      </w:pPr>
      <w:r w:rsidRPr="0048566B">
        <w:rPr>
          <w:noProof w:val="0"/>
        </w:rPr>
        <w:t xml:space="preserve">De algemene opdracht voor deze PVB is: ‘Assisteer bij een training/activiteit’. Deze opdracht voer je uit aan de hand van vier deelopdrachten. </w:t>
      </w:r>
    </w:p>
    <w:p w14:paraId="3CA0248E" w14:textId="77777777" w:rsidR="000E3B54" w:rsidRPr="0048566B" w:rsidRDefault="000E3B54" w:rsidP="000E3B54">
      <w:pPr>
        <w:rPr>
          <w:noProof w:val="0"/>
        </w:rPr>
      </w:pPr>
    </w:p>
    <w:p w14:paraId="66A72996" w14:textId="77777777" w:rsidR="000E3B54" w:rsidRPr="0048566B" w:rsidRDefault="000E3B54" w:rsidP="000E3B54">
      <w:pPr>
        <w:rPr>
          <w:noProof w:val="0"/>
        </w:rPr>
      </w:pPr>
      <w:r w:rsidRPr="0048566B">
        <w:rPr>
          <w:noProof w:val="0"/>
        </w:rPr>
        <w:t xml:space="preserve">De vier deelopdrachten hebben betrekking op de volgende werkprocessen: </w:t>
      </w:r>
    </w:p>
    <w:p w14:paraId="35F33CB4" w14:textId="77777777" w:rsidR="000E3B54" w:rsidRPr="006363CF" w:rsidRDefault="000E3B54" w:rsidP="000E3B54">
      <w:pPr>
        <w:pStyle w:val="Opsomming"/>
        <w:rPr>
          <w:b/>
          <w:noProof w:val="0"/>
        </w:rPr>
      </w:pPr>
      <w:r w:rsidRPr="006363CF">
        <w:rPr>
          <w:b/>
          <w:noProof w:val="0"/>
        </w:rPr>
        <w:t xml:space="preserve">1.1.1 Begeleidt </w:t>
      </w:r>
      <w:r w:rsidRPr="006363CF">
        <w:rPr>
          <w:b/>
          <w:noProof w:val="0"/>
          <w:color w:val="FF0000"/>
        </w:rPr>
        <w:t>sporters</w:t>
      </w:r>
      <w:r w:rsidRPr="006363CF">
        <w:rPr>
          <w:b/>
          <w:noProof w:val="0"/>
        </w:rPr>
        <w:t xml:space="preserve"> bij trainingen/activiteiten;</w:t>
      </w:r>
    </w:p>
    <w:p w14:paraId="4F6C9DBB" w14:textId="77777777" w:rsidR="000E3B54" w:rsidRPr="006363CF" w:rsidRDefault="000E3B54" w:rsidP="000E3B54">
      <w:pPr>
        <w:pStyle w:val="Opsomming"/>
        <w:rPr>
          <w:b/>
          <w:noProof w:val="0"/>
        </w:rPr>
      </w:pPr>
      <w:r w:rsidRPr="006363CF">
        <w:rPr>
          <w:b/>
          <w:noProof w:val="0"/>
        </w:rPr>
        <w:t>1.1.2 Ziet toe op veiligheid bij trainingen/activiteiten;</w:t>
      </w:r>
    </w:p>
    <w:p w14:paraId="14EBEEB2" w14:textId="77777777" w:rsidR="000E3B54" w:rsidRPr="006363CF" w:rsidRDefault="000E3B54" w:rsidP="000E3B54">
      <w:pPr>
        <w:pStyle w:val="Opsomming"/>
        <w:rPr>
          <w:b/>
          <w:noProof w:val="0"/>
        </w:rPr>
      </w:pPr>
      <w:r w:rsidRPr="006363CF">
        <w:rPr>
          <w:b/>
          <w:noProof w:val="0"/>
        </w:rPr>
        <w:t>1.1.3 Volgt aanwijzingen op;</w:t>
      </w:r>
    </w:p>
    <w:p w14:paraId="3A30DB63" w14:textId="77777777" w:rsidR="000E3B54" w:rsidRPr="006363CF" w:rsidRDefault="000E3B54" w:rsidP="000E3B54">
      <w:pPr>
        <w:pStyle w:val="Opsomming"/>
        <w:rPr>
          <w:b/>
          <w:noProof w:val="0"/>
        </w:rPr>
      </w:pPr>
      <w:r w:rsidRPr="006363CF">
        <w:rPr>
          <w:b/>
          <w:noProof w:val="0"/>
        </w:rPr>
        <w:t>1.1.4 Zorgt voor materialen.</w:t>
      </w:r>
    </w:p>
    <w:p w14:paraId="7F5D2BB2" w14:textId="77777777" w:rsidR="000E3B54" w:rsidRPr="0048566B" w:rsidRDefault="000E3B54" w:rsidP="000E3B54">
      <w:pPr>
        <w:pStyle w:val="Kop2"/>
        <w:numPr>
          <w:ilvl w:val="0"/>
          <w:numId w:val="14"/>
        </w:numPr>
        <w:rPr>
          <w:noProof w:val="0"/>
        </w:rPr>
      </w:pPr>
      <w:bookmarkStart w:id="71" w:name="_Toc341359110"/>
      <w:bookmarkStart w:id="72" w:name="_Toc341549071"/>
      <w:bookmarkStart w:id="73" w:name="_Toc344466109"/>
      <w:bookmarkStart w:id="74" w:name="_Toc474264141"/>
      <w:bookmarkStart w:id="75" w:name="_Toc355505814"/>
      <w:r w:rsidRPr="0048566B">
        <w:rPr>
          <w:noProof w:val="0"/>
        </w:rPr>
        <w:t>Eisen voor toelating PVB</w:t>
      </w:r>
      <w:bookmarkEnd w:id="71"/>
      <w:bookmarkEnd w:id="72"/>
      <w:bookmarkEnd w:id="73"/>
      <w:bookmarkEnd w:id="74"/>
      <w:bookmarkEnd w:id="75"/>
      <w:r w:rsidRPr="0048566B">
        <w:rPr>
          <w:noProof w:val="0"/>
        </w:rPr>
        <w:t xml:space="preserve"> </w:t>
      </w:r>
    </w:p>
    <w:p w14:paraId="3462377D" w14:textId="77777777" w:rsidR="000E3B54" w:rsidRPr="0048566B" w:rsidRDefault="000E3B54" w:rsidP="000E3B54">
      <w:pPr>
        <w:rPr>
          <w:noProof w:val="0"/>
        </w:rPr>
      </w:pPr>
    </w:p>
    <w:p w14:paraId="36F77893" w14:textId="77777777" w:rsidR="000E3B54" w:rsidRPr="0048566B" w:rsidRDefault="000E3B54" w:rsidP="000E3B54">
      <w:pPr>
        <w:rPr>
          <w:noProof w:val="0"/>
        </w:rPr>
      </w:pPr>
      <w:r w:rsidRPr="0048566B">
        <w:rPr>
          <w:noProof w:val="0"/>
        </w:rPr>
        <w:t xml:space="preserve">Je wordt toegelaten tot de PVB als je voldoet aan de volgende eisen: </w:t>
      </w:r>
    </w:p>
    <w:p w14:paraId="4ED961CA" w14:textId="6B8B8713" w:rsidR="000E3B54" w:rsidRPr="006363CF" w:rsidRDefault="006363CF" w:rsidP="000E3B54">
      <w:pPr>
        <w:pStyle w:val="Opsomming"/>
        <w:rPr>
          <w:b/>
          <w:noProof w:val="0"/>
        </w:rPr>
      </w:pPr>
      <w:r w:rsidRPr="006363CF">
        <w:rPr>
          <w:b/>
          <w:noProof w:val="0"/>
        </w:rPr>
        <w:t xml:space="preserve">Je </w:t>
      </w:r>
      <w:r w:rsidR="000E3B54" w:rsidRPr="006363CF">
        <w:rPr>
          <w:b/>
          <w:noProof w:val="0"/>
        </w:rPr>
        <w:t xml:space="preserve">bent minstens </w:t>
      </w:r>
      <w:r w:rsidR="000E3B54" w:rsidRPr="006363CF">
        <w:rPr>
          <w:rStyle w:val="Standaard1roodChar"/>
          <w:rFonts w:eastAsiaTheme="minorHAnsi"/>
          <w:b/>
          <w:noProof w:val="0"/>
        </w:rPr>
        <w:t>…</w:t>
      </w:r>
      <w:r w:rsidR="000E3B54" w:rsidRPr="006363CF">
        <w:rPr>
          <w:b/>
          <w:noProof w:val="0"/>
        </w:rPr>
        <w:t xml:space="preserve"> jaar oud;</w:t>
      </w:r>
    </w:p>
    <w:p w14:paraId="048959AE" w14:textId="71DFA3FD" w:rsidR="000E3B54" w:rsidRPr="006363CF" w:rsidRDefault="006363CF" w:rsidP="000E3B54">
      <w:pPr>
        <w:pStyle w:val="Opsomming"/>
        <w:rPr>
          <w:b/>
          <w:noProof w:val="0"/>
          <w:color w:val="FF0000"/>
        </w:rPr>
      </w:pPr>
      <w:r w:rsidRPr="006363CF">
        <w:rPr>
          <w:b/>
          <w:noProof w:val="0"/>
          <w:color w:val="FF0000"/>
        </w:rPr>
        <w:t xml:space="preserve">Je </w:t>
      </w:r>
      <w:r w:rsidR="000E3B54" w:rsidRPr="006363CF">
        <w:rPr>
          <w:b/>
          <w:noProof w:val="0"/>
          <w:color w:val="FF0000"/>
        </w:rPr>
        <w:t>bent lid van de bond;</w:t>
      </w:r>
    </w:p>
    <w:p w14:paraId="24420CC7" w14:textId="2C9902F1" w:rsidR="000E3B54" w:rsidRPr="006363CF" w:rsidRDefault="006363CF" w:rsidP="000E3B54">
      <w:pPr>
        <w:pStyle w:val="Opsomming"/>
        <w:rPr>
          <w:b/>
          <w:noProof w:val="0"/>
          <w:color w:val="FF0000"/>
        </w:rPr>
      </w:pPr>
      <w:r w:rsidRPr="006363CF">
        <w:rPr>
          <w:b/>
          <w:noProof w:val="0"/>
          <w:color w:val="FF0000"/>
        </w:rPr>
        <w:t xml:space="preserve">Je </w:t>
      </w:r>
      <w:r w:rsidR="000E3B54" w:rsidRPr="006363CF">
        <w:rPr>
          <w:b/>
          <w:noProof w:val="0"/>
          <w:color w:val="FF0000"/>
        </w:rPr>
        <w:t>beschikt over eigen vaardigheden …;</w:t>
      </w:r>
    </w:p>
    <w:p w14:paraId="14F0FA59" w14:textId="0CD0DFF0" w:rsidR="000E3B54" w:rsidRPr="006363CF" w:rsidRDefault="006363CF" w:rsidP="000E3B54">
      <w:pPr>
        <w:pStyle w:val="Opsomming"/>
        <w:rPr>
          <w:b/>
          <w:noProof w:val="0"/>
          <w:color w:val="FF0000"/>
        </w:rPr>
      </w:pPr>
      <w:r w:rsidRPr="006363CF">
        <w:rPr>
          <w:b/>
          <w:noProof w:val="0"/>
          <w:color w:val="FF0000"/>
        </w:rPr>
        <w:t xml:space="preserve">Je </w:t>
      </w:r>
      <w:r w:rsidR="000E3B54" w:rsidRPr="006363CF">
        <w:rPr>
          <w:b/>
          <w:noProof w:val="0"/>
          <w:color w:val="FF0000"/>
        </w:rPr>
        <w:t>hebt inschrijfgeld voor de PVB betaald.</w:t>
      </w:r>
    </w:p>
    <w:p w14:paraId="7BC0E9D1" w14:textId="77777777" w:rsidR="000E3B54" w:rsidRPr="0048566B" w:rsidRDefault="000E3B54" w:rsidP="000E3B54">
      <w:pPr>
        <w:pStyle w:val="Kop2"/>
        <w:numPr>
          <w:ilvl w:val="0"/>
          <w:numId w:val="14"/>
        </w:numPr>
        <w:rPr>
          <w:noProof w:val="0"/>
        </w:rPr>
      </w:pPr>
      <w:bookmarkStart w:id="76" w:name="_Toc341359111"/>
      <w:bookmarkStart w:id="77" w:name="_Toc341549072"/>
      <w:bookmarkStart w:id="78" w:name="_Toc344466110"/>
      <w:bookmarkStart w:id="79" w:name="_Toc474264142"/>
      <w:bookmarkStart w:id="80" w:name="_Toc355505815"/>
      <w:r w:rsidRPr="0048566B">
        <w:rPr>
          <w:noProof w:val="0"/>
        </w:rPr>
        <w:t>Onderdelen PVB</w:t>
      </w:r>
      <w:bookmarkEnd w:id="76"/>
      <w:bookmarkEnd w:id="77"/>
      <w:bookmarkEnd w:id="78"/>
      <w:bookmarkEnd w:id="79"/>
      <w:bookmarkEnd w:id="80"/>
      <w:r w:rsidRPr="0048566B">
        <w:rPr>
          <w:noProof w:val="0"/>
        </w:rPr>
        <w:t xml:space="preserve"> </w:t>
      </w:r>
    </w:p>
    <w:p w14:paraId="32D6EDB0" w14:textId="77777777" w:rsidR="000E3B54" w:rsidRPr="0048566B" w:rsidRDefault="000E3B54" w:rsidP="000E3B54">
      <w:pPr>
        <w:rPr>
          <w:noProof w:val="0"/>
        </w:rPr>
      </w:pPr>
    </w:p>
    <w:p w14:paraId="7A694F07" w14:textId="77777777" w:rsidR="000E3B54" w:rsidRPr="0048566B" w:rsidRDefault="000E3B54" w:rsidP="000E3B54">
      <w:pPr>
        <w:rPr>
          <w:noProof w:val="0"/>
        </w:rPr>
      </w:pPr>
      <w:r w:rsidRPr="0048566B">
        <w:rPr>
          <w:noProof w:val="0"/>
        </w:rPr>
        <w:t xml:space="preserve">De PVB bestaat uit een portfoliobeoordeling. Een portfoliobeoordeling bestaat uit een beoordeling van het portfolio </w:t>
      </w:r>
      <w:r w:rsidRPr="0048566B">
        <w:rPr>
          <w:noProof w:val="0"/>
          <w:color w:val="FF0000"/>
        </w:rPr>
        <w:t xml:space="preserve">en een aanvullend reflectie-interview van maximaal 15 minuten </w:t>
      </w:r>
      <w:r w:rsidRPr="0048566B">
        <w:rPr>
          <w:noProof w:val="0"/>
        </w:rPr>
        <w:t xml:space="preserve">door de PVB-beoordelaar. De </w:t>
      </w:r>
      <w:r w:rsidRPr="0048566B">
        <w:rPr>
          <w:noProof w:val="0"/>
          <w:color w:val="FF0000"/>
        </w:rPr>
        <w:t>ingevulde werkbladen</w:t>
      </w:r>
      <w:r w:rsidRPr="0048566B">
        <w:rPr>
          <w:noProof w:val="0"/>
        </w:rPr>
        <w:t xml:space="preserve"> van de deelopdrachten vormen samen je portfolio. </w:t>
      </w:r>
    </w:p>
    <w:p w14:paraId="3509B46F" w14:textId="77777777" w:rsidR="000E3B54" w:rsidRPr="0048566B" w:rsidRDefault="000E3B54" w:rsidP="000E3B54">
      <w:pPr>
        <w:rPr>
          <w:noProof w:val="0"/>
          <w:color w:val="FF0000"/>
        </w:rPr>
      </w:pPr>
    </w:p>
    <w:p w14:paraId="505BC796" w14:textId="77777777" w:rsidR="000E3B54" w:rsidRPr="0048566B" w:rsidRDefault="000E3B54" w:rsidP="000E3B54">
      <w:pPr>
        <w:rPr>
          <w:noProof w:val="0"/>
        </w:rPr>
      </w:pPr>
      <w:r w:rsidRPr="0048566B">
        <w:rPr>
          <w:noProof w:val="0"/>
        </w:rPr>
        <w:t xml:space="preserve">De beoordelingscriteria staan in het protocol van PVB 1.1. </w:t>
      </w:r>
    </w:p>
    <w:p w14:paraId="6C04A759" w14:textId="77777777" w:rsidR="000E3B54" w:rsidRPr="0048566B" w:rsidRDefault="000E3B54" w:rsidP="000E3B54">
      <w:pPr>
        <w:pStyle w:val="Kop2"/>
        <w:numPr>
          <w:ilvl w:val="0"/>
          <w:numId w:val="14"/>
        </w:numPr>
        <w:rPr>
          <w:noProof w:val="0"/>
        </w:rPr>
      </w:pPr>
      <w:bookmarkStart w:id="81" w:name="_Toc341359112"/>
      <w:bookmarkStart w:id="82" w:name="_Toc341549073"/>
      <w:bookmarkStart w:id="83" w:name="_Toc344466111"/>
      <w:bookmarkStart w:id="84" w:name="_Toc474264143"/>
      <w:bookmarkStart w:id="85" w:name="_Toc355505816"/>
      <w:r w:rsidRPr="0048566B">
        <w:rPr>
          <w:noProof w:val="0"/>
        </w:rPr>
        <w:t>Afnamecondities</w:t>
      </w:r>
      <w:bookmarkEnd w:id="81"/>
      <w:bookmarkEnd w:id="82"/>
      <w:bookmarkEnd w:id="83"/>
      <w:bookmarkEnd w:id="84"/>
      <w:bookmarkEnd w:id="85"/>
      <w:r w:rsidRPr="0048566B">
        <w:rPr>
          <w:noProof w:val="0"/>
        </w:rPr>
        <w:t xml:space="preserve"> </w:t>
      </w:r>
    </w:p>
    <w:p w14:paraId="0994E3B7" w14:textId="77777777" w:rsidR="000E3B54" w:rsidRPr="0048566B" w:rsidRDefault="000E3B54" w:rsidP="000E3B54">
      <w:pPr>
        <w:rPr>
          <w:noProof w:val="0"/>
        </w:rPr>
      </w:pPr>
    </w:p>
    <w:p w14:paraId="2FF0A9FD" w14:textId="77777777" w:rsidR="000E3B54" w:rsidRPr="0048566B" w:rsidRDefault="000E3B54" w:rsidP="000E3B54">
      <w:pPr>
        <w:rPr>
          <w:noProof w:val="0"/>
        </w:rPr>
      </w:pPr>
      <w:r w:rsidRPr="0048566B">
        <w:rPr>
          <w:noProof w:val="0"/>
        </w:rPr>
        <w:t xml:space="preserve">Je assisteert bij een training/activiteit onder directe verantwoordelijkheid van een </w:t>
      </w:r>
      <w:r w:rsidRPr="0048566B">
        <w:rPr>
          <w:noProof w:val="0"/>
          <w:color w:val="FF0000"/>
        </w:rPr>
        <w:t>trainer-coach</w:t>
      </w:r>
      <w:r w:rsidRPr="0048566B">
        <w:rPr>
          <w:noProof w:val="0"/>
        </w:rPr>
        <w:t xml:space="preserve"> 3 </w:t>
      </w:r>
      <w:r w:rsidRPr="0048566B">
        <w:rPr>
          <w:noProof w:val="0"/>
          <w:color w:val="FF0000"/>
        </w:rPr>
        <w:t>(of hoger).</w:t>
      </w:r>
      <w:r w:rsidRPr="0048566B">
        <w:rPr>
          <w:noProof w:val="0"/>
        </w:rPr>
        <w:t xml:space="preserve"> </w:t>
      </w:r>
    </w:p>
    <w:p w14:paraId="3EB625D4" w14:textId="77777777" w:rsidR="000E3B54" w:rsidRPr="0048566B" w:rsidRDefault="000E3B54" w:rsidP="000E3B54">
      <w:pPr>
        <w:spacing w:after="200"/>
        <w:rPr>
          <w:rFonts w:ascii="ArialMT" w:eastAsia="Times New Roman" w:hAnsi="ArialMT" w:cs="Times New Roman"/>
          <w:noProof w:val="0"/>
          <w:sz w:val="22"/>
          <w:szCs w:val="20"/>
        </w:rPr>
      </w:pPr>
      <w:r w:rsidRPr="0048566B">
        <w:rPr>
          <w:noProof w:val="0"/>
        </w:rPr>
        <w:br w:type="page"/>
      </w:r>
    </w:p>
    <w:p w14:paraId="6CD60477" w14:textId="77777777" w:rsidR="000E3B54" w:rsidRPr="0048566B" w:rsidRDefault="000E3B54" w:rsidP="000E3B54">
      <w:pPr>
        <w:pStyle w:val="Kop2"/>
        <w:numPr>
          <w:ilvl w:val="0"/>
          <w:numId w:val="14"/>
        </w:numPr>
        <w:rPr>
          <w:noProof w:val="0"/>
        </w:rPr>
      </w:pPr>
      <w:bookmarkStart w:id="86" w:name="_Toc341359113"/>
      <w:bookmarkStart w:id="87" w:name="_Toc341549074"/>
      <w:bookmarkStart w:id="88" w:name="_Toc344466112"/>
      <w:bookmarkStart w:id="89" w:name="_Toc474264144"/>
      <w:bookmarkStart w:id="90" w:name="_Toc355505817"/>
      <w:r w:rsidRPr="0048566B">
        <w:rPr>
          <w:noProof w:val="0"/>
        </w:rPr>
        <w:lastRenderedPageBreak/>
        <w:t>Richtlijnen</w:t>
      </w:r>
      <w:bookmarkEnd w:id="86"/>
      <w:bookmarkEnd w:id="87"/>
      <w:bookmarkEnd w:id="88"/>
      <w:bookmarkEnd w:id="89"/>
      <w:bookmarkEnd w:id="90"/>
      <w:r w:rsidRPr="0048566B">
        <w:rPr>
          <w:noProof w:val="0"/>
        </w:rPr>
        <w:t xml:space="preserve"> </w:t>
      </w:r>
    </w:p>
    <w:p w14:paraId="697629E3" w14:textId="77777777" w:rsidR="000E3B54" w:rsidRPr="0048566B" w:rsidRDefault="000E3B54" w:rsidP="000E3B54">
      <w:pPr>
        <w:rPr>
          <w:noProof w:val="0"/>
        </w:rPr>
      </w:pPr>
    </w:p>
    <w:p w14:paraId="7531CF97" w14:textId="77777777" w:rsidR="000E3B54" w:rsidRPr="00C9331C" w:rsidRDefault="000E3B54" w:rsidP="000E3B54">
      <w:pPr>
        <w:pStyle w:val="Kop3"/>
        <w:numPr>
          <w:ilvl w:val="1"/>
          <w:numId w:val="14"/>
        </w:numPr>
        <w:rPr>
          <w:noProof w:val="0"/>
          <w:sz w:val="24"/>
          <w:szCs w:val="24"/>
        </w:rPr>
      </w:pPr>
      <w:bookmarkStart w:id="91" w:name="_Toc355505818"/>
      <w:r w:rsidRPr="00C9331C">
        <w:rPr>
          <w:noProof w:val="0"/>
          <w:sz w:val="24"/>
          <w:szCs w:val="24"/>
        </w:rPr>
        <w:t>Informatie</w:t>
      </w:r>
      <w:bookmarkEnd w:id="91"/>
    </w:p>
    <w:p w14:paraId="12F5C3CD" w14:textId="77777777" w:rsidR="000E3B54" w:rsidRPr="0048566B" w:rsidRDefault="000E3B54" w:rsidP="000E3B54">
      <w:pPr>
        <w:rPr>
          <w:noProof w:val="0"/>
        </w:rPr>
      </w:pPr>
    </w:p>
    <w:p w14:paraId="79655155" w14:textId="77777777" w:rsidR="000E3B54" w:rsidRPr="0048566B" w:rsidRDefault="000E3B54" w:rsidP="000E3B54">
      <w:pPr>
        <w:rPr>
          <w:noProof w:val="0"/>
          <w:color w:val="FF0000"/>
        </w:rPr>
      </w:pPr>
      <w:r w:rsidRPr="0048566B">
        <w:rPr>
          <w:noProof w:val="0"/>
        </w:rPr>
        <w:t xml:space="preserve">Informatie over de PVB staat in deze PVB-beschrijving, het toetsplan voor kwalificatie </w:t>
      </w:r>
      <w:r w:rsidRPr="0048566B">
        <w:rPr>
          <w:noProof w:val="0"/>
          <w:color w:val="FF0000"/>
        </w:rPr>
        <w:t>trainer-coach</w:t>
      </w:r>
      <w:r w:rsidRPr="0048566B">
        <w:rPr>
          <w:noProof w:val="0"/>
        </w:rPr>
        <w:t xml:space="preserve"> 1 en het Toetsreglement sport. Deze documenten zijn te vinden op </w:t>
      </w:r>
      <w:r w:rsidRPr="0048566B">
        <w:rPr>
          <w:rStyle w:val="Standaard1roodChar"/>
          <w:rFonts w:eastAsiaTheme="minorHAnsi"/>
          <w:noProof w:val="0"/>
        </w:rPr>
        <w:t>www. ...</w:t>
      </w:r>
      <w:r>
        <w:rPr>
          <w:rStyle w:val="Standaard1roodChar"/>
          <w:rFonts w:eastAsiaTheme="minorHAnsi"/>
          <w:noProof w:val="0"/>
        </w:rPr>
        <w:t xml:space="preserve"> </w:t>
      </w:r>
      <w:r w:rsidRPr="0048566B">
        <w:rPr>
          <w:rStyle w:val="Standaard1roodChar"/>
          <w:rFonts w:eastAsiaTheme="minorHAnsi"/>
          <w:noProof w:val="0"/>
        </w:rPr>
        <w:t>.nl</w:t>
      </w:r>
      <w:r w:rsidRPr="0048566B">
        <w:rPr>
          <w:noProof w:val="0"/>
          <w:color w:val="FF0000"/>
        </w:rPr>
        <w:t xml:space="preserve">. </w:t>
      </w:r>
    </w:p>
    <w:p w14:paraId="3EEE1D1E" w14:textId="77777777" w:rsidR="000E3B54" w:rsidRPr="0048566B" w:rsidRDefault="000E3B54" w:rsidP="000E3B54">
      <w:pPr>
        <w:pStyle w:val="Standaard1"/>
      </w:pPr>
    </w:p>
    <w:p w14:paraId="4FDFEFD3" w14:textId="77777777" w:rsidR="000E3B54" w:rsidRPr="00C9331C" w:rsidRDefault="000E3B54" w:rsidP="000E3B54">
      <w:pPr>
        <w:pStyle w:val="Kop3"/>
        <w:numPr>
          <w:ilvl w:val="1"/>
          <w:numId w:val="14"/>
        </w:numPr>
        <w:rPr>
          <w:noProof w:val="0"/>
          <w:sz w:val="24"/>
          <w:szCs w:val="24"/>
        </w:rPr>
      </w:pPr>
      <w:bookmarkStart w:id="92" w:name="_Toc355505819"/>
      <w:r w:rsidRPr="00C9331C">
        <w:rPr>
          <w:noProof w:val="0"/>
          <w:sz w:val="24"/>
          <w:szCs w:val="24"/>
        </w:rPr>
        <w:t>Inschrijvingsprocedure</w:t>
      </w:r>
      <w:bookmarkEnd w:id="92"/>
    </w:p>
    <w:p w14:paraId="5D004904" w14:textId="77777777" w:rsidR="000E3B54" w:rsidRPr="0048566B" w:rsidRDefault="000E3B54" w:rsidP="000E3B54">
      <w:pPr>
        <w:rPr>
          <w:noProof w:val="0"/>
        </w:rPr>
      </w:pPr>
    </w:p>
    <w:p w14:paraId="6EFE16B6" w14:textId="77777777" w:rsidR="000E3B54" w:rsidRPr="0048566B" w:rsidRDefault="000E3B54" w:rsidP="006363CF">
      <w:r w:rsidRPr="0048566B">
        <w:t xml:space="preserve">Je schrijft je in voor de PVB door </w:t>
      </w:r>
      <w:r w:rsidRPr="0048566B">
        <w:rPr>
          <w:color w:val="FF0000"/>
        </w:rPr>
        <w:t>het portfolio naar het bondsbureau</w:t>
      </w:r>
      <w:r w:rsidRPr="0048566B">
        <w:t xml:space="preserve"> te versturen. De toetsingscommissie bevestigt schriftelijk </w:t>
      </w:r>
      <w:r w:rsidRPr="0048566B">
        <w:rPr>
          <w:color w:val="FF0000"/>
        </w:rPr>
        <w:t>de ontvangst van het portfolio en bevestigt daarmee</w:t>
      </w:r>
      <w:r w:rsidRPr="0048566B">
        <w:t xml:space="preserve"> de inschrijving voor de PVB.</w:t>
      </w:r>
    </w:p>
    <w:p w14:paraId="24BA326A" w14:textId="77777777" w:rsidR="000E3B54" w:rsidRPr="0048566B" w:rsidRDefault="000E3B54" w:rsidP="000E3B54">
      <w:pPr>
        <w:pStyle w:val="Standaard1"/>
        <w:rPr>
          <w:rFonts w:ascii="Segoe UI" w:eastAsiaTheme="minorHAnsi" w:hAnsi="Segoe UI" w:cs="Segoe UI"/>
          <w:color w:val="auto"/>
          <w:sz w:val="17"/>
          <w:szCs w:val="17"/>
        </w:rPr>
      </w:pPr>
    </w:p>
    <w:p w14:paraId="162CCE5F" w14:textId="77777777" w:rsidR="000E3B54" w:rsidRPr="00C9331C" w:rsidRDefault="000E3B54" w:rsidP="000E3B54">
      <w:pPr>
        <w:pStyle w:val="Kop3"/>
        <w:numPr>
          <w:ilvl w:val="1"/>
          <w:numId w:val="14"/>
        </w:numPr>
        <w:rPr>
          <w:noProof w:val="0"/>
          <w:sz w:val="24"/>
          <w:szCs w:val="24"/>
        </w:rPr>
      </w:pPr>
      <w:bookmarkStart w:id="93" w:name="_Toc355505820"/>
      <w:r w:rsidRPr="00C9331C">
        <w:rPr>
          <w:noProof w:val="0"/>
          <w:sz w:val="24"/>
          <w:szCs w:val="24"/>
        </w:rPr>
        <w:t>Voorbereiding kandidaat</w:t>
      </w:r>
      <w:bookmarkEnd w:id="93"/>
    </w:p>
    <w:p w14:paraId="4FF5DF63" w14:textId="77777777" w:rsidR="000E3B54" w:rsidRPr="0048566B" w:rsidRDefault="000E3B54" w:rsidP="000E3B54">
      <w:pPr>
        <w:rPr>
          <w:noProof w:val="0"/>
        </w:rPr>
      </w:pPr>
    </w:p>
    <w:p w14:paraId="2687C0BE" w14:textId="77777777" w:rsidR="000E3B54" w:rsidRPr="0048566B" w:rsidRDefault="000E3B54" w:rsidP="000E3B54">
      <w:pPr>
        <w:rPr>
          <w:noProof w:val="0"/>
        </w:rPr>
      </w:pPr>
      <w:r w:rsidRPr="0048566B">
        <w:rPr>
          <w:noProof w:val="0"/>
        </w:rPr>
        <w:t xml:space="preserve">Voor de portfoliobeoordeling wordt geen voorbereiding van je verwacht. </w:t>
      </w:r>
    </w:p>
    <w:p w14:paraId="40FA0274" w14:textId="77777777" w:rsidR="000E3B54" w:rsidRPr="0048566B" w:rsidRDefault="000E3B54" w:rsidP="000E3B54">
      <w:pPr>
        <w:pStyle w:val="Standaard1rood"/>
      </w:pPr>
    </w:p>
    <w:p w14:paraId="523CF647" w14:textId="77777777" w:rsidR="000E3B54" w:rsidRPr="00C9331C" w:rsidRDefault="000E3B54" w:rsidP="000E3B54">
      <w:pPr>
        <w:pStyle w:val="Kop3"/>
        <w:numPr>
          <w:ilvl w:val="1"/>
          <w:numId w:val="14"/>
        </w:numPr>
        <w:rPr>
          <w:noProof w:val="0"/>
          <w:sz w:val="24"/>
          <w:szCs w:val="24"/>
        </w:rPr>
      </w:pPr>
      <w:bookmarkStart w:id="94" w:name="_Toc355505821"/>
      <w:r w:rsidRPr="00C9331C">
        <w:rPr>
          <w:noProof w:val="0"/>
          <w:sz w:val="24"/>
          <w:szCs w:val="24"/>
        </w:rPr>
        <w:t>PVB-beoordelaar</w:t>
      </w:r>
      <w:bookmarkEnd w:id="94"/>
    </w:p>
    <w:p w14:paraId="07C0EF58" w14:textId="77777777" w:rsidR="000E3B54" w:rsidRPr="0048566B" w:rsidRDefault="000E3B54" w:rsidP="000E3B54">
      <w:pPr>
        <w:rPr>
          <w:noProof w:val="0"/>
        </w:rPr>
      </w:pPr>
    </w:p>
    <w:p w14:paraId="0FAAA584" w14:textId="77777777" w:rsidR="000E3B54" w:rsidRPr="0048566B" w:rsidRDefault="000E3B54" w:rsidP="000E3B54">
      <w:pPr>
        <w:rPr>
          <w:noProof w:val="0"/>
        </w:rPr>
      </w:pPr>
      <w:r w:rsidRPr="0048566B">
        <w:rPr>
          <w:noProof w:val="0"/>
        </w:rPr>
        <w:t xml:space="preserve">De PVB wordt afgenomen door </w:t>
      </w:r>
      <w:r w:rsidRPr="0048566B">
        <w:rPr>
          <w:noProof w:val="0"/>
          <w:color w:val="FF0000"/>
        </w:rPr>
        <w:t xml:space="preserve">één </w:t>
      </w:r>
      <w:r w:rsidRPr="0048566B">
        <w:rPr>
          <w:noProof w:val="0"/>
        </w:rPr>
        <w:t xml:space="preserve">PVB-beoordelaar. De PVB-beoordelaar wordt aangewezen door de toetsingscommissie van de </w:t>
      </w:r>
      <w:r>
        <w:rPr>
          <w:noProof w:val="0"/>
          <w:color w:val="FF0000"/>
        </w:rPr>
        <w:t>sportbond. Indien voor meerdere PVB-beoordelaars wordt gekozen, dan moeten ze ieder voor zich en zonder overleg tot een beoordeling komen.</w:t>
      </w:r>
    </w:p>
    <w:p w14:paraId="209C6251" w14:textId="77777777" w:rsidR="000E3B54" w:rsidRPr="0048566B" w:rsidRDefault="000E3B54" w:rsidP="000E3B54">
      <w:pPr>
        <w:pStyle w:val="Standaard1"/>
        <w:rPr>
          <w:color w:val="0070C0"/>
        </w:rPr>
      </w:pPr>
    </w:p>
    <w:p w14:paraId="2A747B18" w14:textId="77777777" w:rsidR="000E3B54" w:rsidRPr="00C9331C" w:rsidRDefault="000E3B54" w:rsidP="000E3B54">
      <w:pPr>
        <w:pStyle w:val="Kop3"/>
        <w:numPr>
          <w:ilvl w:val="1"/>
          <w:numId w:val="14"/>
        </w:numPr>
        <w:rPr>
          <w:noProof w:val="0"/>
          <w:sz w:val="24"/>
          <w:szCs w:val="24"/>
        </w:rPr>
      </w:pPr>
      <w:bookmarkStart w:id="95" w:name="_Toc355505822"/>
      <w:r w:rsidRPr="00C9331C">
        <w:rPr>
          <w:noProof w:val="0"/>
          <w:sz w:val="24"/>
          <w:szCs w:val="24"/>
        </w:rPr>
        <w:t>Beoordeling</w:t>
      </w:r>
      <w:bookmarkEnd w:id="95"/>
    </w:p>
    <w:p w14:paraId="51A30E00" w14:textId="77777777" w:rsidR="000E3B54" w:rsidRPr="0048566B" w:rsidRDefault="000E3B54" w:rsidP="000E3B54">
      <w:pPr>
        <w:rPr>
          <w:noProof w:val="0"/>
        </w:rPr>
      </w:pPr>
    </w:p>
    <w:p w14:paraId="775CFE5F" w14:textId="77777777" w:rsidR="000E3B54" w:rsidRPr="0048566B" w:rsidRDefault="000E3B54" w:rsidP="000E3B54">
      <w:pPr>
        <w:rPr>
          <w:noProof w:val="0"/>
        </w:rPr>
      </w:pPr>
      <w:r w:rsidRPr="0048566B">
        <w:rPr>
          <w:noProof w:val="0"/>
        </w:rPr>
        <w:t xml:space="preserve">Beoordeling gebeurt aan de hand van de beoordelingscriteria die zijn opgenomen in het protocol. De beoordelingscriteria zijn geclusterd op basis van de werkprocessen. </w:t>
      </w:r>
    </w:p>
    <w:p w14:paraId="459783B0" w14:textId="77777777" w:rsidR="000E3B54" w:rsidRPr="0048566B" w:rsidRDefault="000E3B54" w:rsidP="000E3B54">
      <w:pPr>
        <w:pStyle w:val="Standaard1"/>
      </w:pPr>
    </w:p>
    <w:p w14:paraId="60A3D678" w14:textId="77777777" w:rsidR="000E3B54" w:rsidRPr="00C9331C" w:rsidRDefault="000E3B54" w:rsidP="000E3B54">
      <w:pPr>
        <w:pStyle w:val="Kop3"/>
        <w:numPr>
          <w:ilvl w:val="1"/>
          <w:numId w:val="14"/>
        </w:numPr>
        <w:rPr>
          <w:noProof w:val="0"/>
          <w:sz w:val="24"/>
          <w:szCs w:val="24"/>
        </w:rPr>
      </w:pPr>
      <w:bookmarkStart w:id="96" w:name="_Toc355505823"/>
      <w:r w:rsidRPr="00C9331C">
        <w:rPr>
          <w:noProof w:val="0"/>
          <w:sz w:val="24"/>
          <w:szCs w:val="24"/>
        </w:rPr>
        <w:t>Normering</w:t>
      </w:r>
      <w:bookmarkEnd w:id="96"/>
    </w:p>
    <w:p w14:paraId="0867AA24" w14:textId="77777777" w:rsidR="000E3B54" w:rsidRPr="0048566B" w:rsidRDefault="000E3B54" w:rsidP="000E3B54">
      <w:pPr>
        <w:rPr>
          <w:noProof w:val="0"/>
        </w:rPr>
      </w:pPr>
    </w:p>
    <w:p w14:paraId="0BF6D3D0" w14:textId="77777777" w:rsidR="000E3B54" w:rsidRPr="0048566B" w:rsidRDefault="000E3B54" w:rsidP="000E3B54">
      <w:pPr>
        <w:rPr>
          <w:noProof w:val="0"/>
        </w:rPr>
      </w:pPr>
      <w:r w:rsidRPr="0048566B">
        <w:rPr>
          <w:noProof w:val="0"/>
        </w:rPr>
        <w:t>Om te slagen moet de portfoliobeoordeling voldoende zijn. Het portfolio is voldoende als</w:t>
      </w:r>
      <w:r w:rsidRPr="0048566B">
        <w:rPr>
          <w:noProof w:val="0"/>
          <w:color w:val="FF0000"/>
        </w:rPr>
        <w:t xml:space="preserve"> </w:t>
      </w:r>
      <w:r w:rsidRPr="0048566B">
        <w:rPr>
          <w:noProof w:val="0"/>
        </w:rPr>
        <w:t xml:space="preserve">op </w:t>
      </w:r>
      <w:r>
        <w:rPr>
          <w:rStyle w:val="RodetekstTekenstijl"/>
        </w:rPr>
        <w:t>alle beoordelingscriteria ‘voldaan’ en alle werkprocessen</w:t>
      </w:r>
      <w:r>
        <w:rPr>
          <w:noProof w:val="0"/>
        </w:rPr>
        <w:t xml:space="preserve"> </w:t>
      </w:r>
      <w:r>
        <w:rPr>
          <w:rStyle w:val="RodetekstTekenstijl"/>
        </w:rPr>
        <w:t>'ja'</w:t>
      </w:r>
      <w:r>
        <w:rPr>
          <w:noProof w:val="0"/>
        </w:rPr>
        <w:t xml:space="preserve"> </w:t>
      </w:r>
      <w:r w:rsidRPr="0048566B">
        <w:rPr>
          <w:noProof w:val="0"/>
        </w:rPr>
        <w:t>is gescoord.</w:t>
      </w:r>
    </w:p>
    <w:p w14:paraId="172896E6" w14:textId="77777777" w:rsidR="000E3B54" w:rsidRPr="0048566B" w:rsidRDefault="000E3B54" w:rsidP="000E3B54">
      <w:pPr>
        <w:pStyle w:val="Standaard1"/>
        <w:rPr>
          <w:color w:val="FF0000"/>
        </w:rPr>
      </w:pPr>
    </w:p>
    <w:p w14:paraId="0B31C236" w14:textId="77777777" w:rsidR="000E3B54" w:rsidRPr="00C9331C" w:rsidRDefault="000E3B54" w:rsidP="000E3B54">
      <w:pPr>
        <w:pStyle w:val="Kop3"/>
        <w:numPr>
          <w:ilvl w:val="1"/>
          <w:numId w:val="14"/>
        </w:numPr>
        <w:rPr>
          <w:noProof w:val="0"/>
          <w:sz w:val="24"/>
          <w:szCs w:val="24"/>
        </w:rPr>
      </w:pPr>
      <w:bookmarkStart w:id="97" w:name="_Toc355505824"/>
      <w:r w:rsidRPr="00C9331C">
        <w:rPr>
          <w:noProof w:val="0"/>
          <w:sz w:val="24"/>
          <w:szCs w:val="24"/>
        </w:rPr>
        <w:t>Uitslag</w:t>
      </w:r>
      <w:bookmarkEnd w:id="97"/>
    </w:p>
    <w:p w14:paraId="0EF43E21" w14:textId="77777777" w:rsidR="000E3B54" w:rsidRPr="0048566B" w:rsidRDefault="000E3B54" w:rsidP="000E3B54">
      <w:pPr>
        <w:rPr>
          <w:noProof w:val="0"/>
        </w:rPr>
      </w:pPr>
    </w:p>
    <w:p w14:paraId="4B00276B" w14:textId="77777777" w:rsidR="000E3B54" w:rsidRPr="0048566B" w:rsidRDefault="000E3B54" w:rsidP="000E3B54">
      <w:pPr>
        <w:rPr>
          <w:noProof w:val="0"/>
        </w:rPr>
      </w:pPr>
      <w:r w:rsidRPr="0048566B">
        <w:rPr>
          <w:noProof w:val="0"/>
        </w:rPr>
        <w:t xml:space="preserve">De toetsingscommissie stelt de uitslag vast en bericht je </w:t>
      </w:r>
      <w:r w:rsidRPr="0048566B">
        <w:rPr>
          <w:noProof w:val="0"/>
          <w:color w:val="FF0000"/>
        </w:rPr>
        <w:t>binnen 15 werkdagen</w:t>
      </w:r>
      <w:r w:rsidRPr="0048566B">
        <w:rPr>
          <w:noProof w:val="0"/>
        </w:rPr>
        <w:t xml:space="preserve"> na de dag van de bevestiging</w:t>
      </w:r>
      <w:r>
        <w:rPr>
          <w:noProof w:val="0"/>
        </w:rPr>
        <w:t xml:space="preserve"> van de inschrijving van de PVB.</w:t>
      </w:r>
    </w:p>
    <w:p w14:paraId="5FF50CE2" w14:textId="77777777" w:rsidR="000E3B54" w:rsidRPr="0048566B" w:rsidRDefault="000E3B54" w:rsidP="000E3B54">
      <w:pPr>
        <w:pStyle w:val="Standaard1"/>
        <w:rPr>
          <w:color w:val="FF0000"/>
        </w:rPr>
      </w:pPr>
    </w:p>
    <w:p w14:paraId="56FC3236" w14:textId="77777777" w:rsidR="000E3B54" w:rsidRPr="00C9331C" w:rsidRDefault="000E3B54" w:rsidP="000E3B54">
      <w:pPr>
        <w:pStyle w:val="Kop3"/>
        <w:numPr>
          <w:ilvl w:val="1"/>
          <w:numId w:val="14"/>
        </w:numPr>
        <w:rPr>
          <w:noProof w:val="0"/>
          <w:sz w:val="24"/>
          <w:szCs w:val="24"/>
        </w:rPr>
      </w:pPr>
      <w:bookmarkStart w:id="98" w:name="_Toc355505825"/>
      <w:r w:rsidRPr="00C9331C">
        <w:rPr>
          <w:noProof w:val="0"/>
          <w:sz w:val="24"/>
          <w:szCs w:val="24"/>
        </w:rPr>
        <w:t>Herkansing</w:t>
      </w:r>
      <w:bookmarkEnd w:id="98"/>
      <w:r w:rsidRPr="00C9331C">
        <w:rPr>
          <w:noProof w:val="0"/>
          <w:sz w:val="24"/>
          <w:szCs w:val="24"/>
        </w:rPr>
        <w:t xml:space="preserve"> </w:t>
      </w:r>
    </w:p>
    <w:p w14:paraId="241F21FA" w14:textId="77777777" w:rsidR="000E3B54" w:rsidRPr="0048566B" w:rsidRDefault="000E3B54" w:rsidP="000E3B54">
      <w:pPr>
        <w:rPr>
          <w:noProof w:val="0"/>
        </w:rPr>
      </w:pPr>
    </w:p>
    <w:p w14:paraId="59673DEC" w14:textId="77777777" w:rsidR="000E3B54" w:rsidRPr="0048566B" w:rsidRDefault="000E3B54" w:rsidP="000E3B54">
      <w:pPr>
        <w:rPr>
          <w:noProof w:val="0"/>
          <w:color w:val="FF0000"/>
        </w:rPr>
      </w:pPr>
      <w:r w:rsidRPr="0048566B">
        <w:rPr>
          <w:noProof w:val="0"/>
        </w:rPr>
        <w:t xml:space="preserve">Voorgaande richtlijnen zijn ook van toepassing op een herkansing. Je hebt recht op </w:t>
      </w:r>
      <w:r w:rsidRPr="0048566B">
        <w:rPr>
          <w:noProof w:val="0"/>
          <w:color w:val="FF0000"/>
        </w:rPr>
        <w:t>een onbeperkt aantal</w:t>
      </w:r>
      <w:r w:rsidRPr="0048566B">
        <w:rPr>
          <w:noProof w:val="0"/>
        </w:rPr>
        <w:t xml:space="preserve"> herkansingen. </w:t>
      </w:r>
      <w:r w:rsidRPr="0048566B">
        <w:rPr>
          <w:noProof w:val="0"/>
          <w:color w:val="FF0000"/>
        </w:rPr>
        <w:t xml:space="preserve">Hierbij geldt dat er niet langer dan een jaar mag zitten tussen de eerste aanvraag en de laatste herkansing. </w:t>
      </w:r>
    </w:p>
    <w:p w14:paraId="68BF7939" w14:textId="77777777" w:rsidR="000E3B54" w:rsidRPr="0048566B" w:rsidRDefault="000E3B54" w:rsidP="000E3B54">
      <w:pPr>
        <w:pStyle w:val="Standaard1"/>
      </w:pPr>
    </w:p>
    <w:p w14:paraId="149A6E87" w14:textId="77777777" w:rsidR="000E3B54" w:rsidRPr="00C9331C" w:rsidRDefault="000E3B54" w:rsidP="000E3B54">
      <w:pPr>
        <w:pStyle w:val="Kop3"/>
        <w:numPr>
          <w:ilvl w:val="1"/>
          <w:numId w:val="14"/>
        </w:numPr>
        <w:rPr>
          <w:noProof w:val="0"/>
          <w:sz w:val="24"/>
          <w:szCs w:val="24"/>
        </w:rPr>
      </w:pPr>
      <w:bookmarkStart w:id="99" w:name="_Toc355505826"/>
      <w:r w:rsidRPr="00C9331C">
        <w:rPr>
          <w:noProof w:val="0"/>
          <w:sz w:val="24"/>
          <w:szCs w:val="24"/>
        </w:rPr>
        <w:t>Bezwaar of beroep</w:t>
      </w:r>
      <w:bookmarkEnd w:id="99"/>
      <w:r w:rsidRPr="00C9331C">
        <w:rPr>
          <w:noProof w:val="0"/>
          <w:sz w:val="24"/>
          <w:szCs w:val="24"/>
        </w:rPr>
        <w:t xml:space="preserve"> </w:t>
      </w:r>
    </w:p>
    <w:p w14:paraId="038EFD53" w14:textId="77777777" w:rsidR="000E3B54" w:rsidRPr="0048566B" w:rsidRDefault="000E3B54" w:rsidP="000E3B54">
      <w:pPr>
        <w:rPr>
          <w:noProof w:val="0"/>
        </w:rPr>
      </w:pPr>
    </w:p>
    <w:p w14:paraId="1F99092F" w14:textId="77777777" w:rsidR="000E3B54" w:rsidRPr="0048566B" w:rsidRDefault="000E3B54" w:rsidP="000E3B54">
      <w:pPr>
        <w:rPr>
          <w:noProof w:val="0"/>
        </w:rPr>
      </w:pPr>
      <w:r w:rsidRPr="0048566B">
        <w:rPr>
          <w:noProof w:val="0"/>
        </w:rPr>
        <w:t xml:space="preserve">Je kunt bij de toetsingscommissie bezwaar maken tegen de gang van zaken met betrekking tot de PVB-afname en/of de uitslag van de PVB. </w:t>
      </w:r>
    </w:p>
    <w:p w14:paraId="4D02141C" w14:textId="77777777" w:rsidR="000E3B54" w:rsidRPr="0048566B" w:rsidRDefault="000E3B54" w:rsidP="000E3B54">
      <w:pPr>
        <w:rPr>
          <w:rFonts w:ascii="Arial Narrow" w:eastAsia="Times New Roman" w:hAnsi="Arial Narrow"/>
          <w:b/>
          <w:noProof w:val="0"/>
          <w:color w:val="000080"/>
          <w:sz w:val="32"/>
        </w:rPr>
      </w:pPr>
      <w:r w:rsidRPr="0048566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3CA4D50" w14:textId="18114D30" w:rsidR="006363CF" w:rsidRDefault="006363CF">
      <w:pPr>
        <w:spacing w:after="200"/>
        <w:rPr>
          <w:rFonts w:ascii="Arial Narrow" w:eastAsia="Times New Roman" w:hAnsi="Arial Narrow"/>
          <w:b/>
          <w:noProof w:val="0"/>
          <w:color w:val="000080"/>
          <w:sz w:val="32"/>
        </w:rPr>
      </w:pPr>
      <w:r>
        <w:rPr>
          <w:rFonts w:ascii="Arial Narrow" w:eastAsia="Times New Roman" w:hAnsi="Arial Narrow"/>
          <w:b/>
          <w:noProof w:val="0"/>
          <w:color w:val="000080"/>
          <w:sz w:val="32"/>
        </w:rPr>
        <w:br w:type="page"/>
      </w:r>
    </w:p>
    <w:p w14:paraId="6304D96A" w14:textId="77777777" w:rsidR="000E3B54" w:rsidRPr="0048566B" w:rsidRDefault="000E3B54" w:rsidP="006363CF">
      <w:pPr>
        <w:pStyle w:val="Kop2"/>
        <w:rPr>
          <w:i/>
        </w:rPr>
      </w:pPr>
      <w:bookmarkStart w:id="100" w:name="_Toc341359114"/>
      <w:bookmarkStart w:id="101" w:name="_Toc341549075"/>
      <w:bookmarkStart w:id="102" w:name="_Toc344466113"/>
      <w:bookmarkStart w:id="103" w:name="_Toc474264145"/>
      <w:bookmarkStart w:id="104" w:name="_Toc355505827"/>
      <w:r w:rsidRPr="0048566B">
        <w:lastRenderedPageBreak/>
        <w:t xml:space="preserve">Protocol PVB 1.1 </w:t>
      </w:r>
      <w:r>
        <w:t xml:space="preserve">Assisteren bij trainingen/activiteiten </w:t>
      </w:r>
      <w:r w:rsidRPr="0048566B">
        <w:t xml:space="preserve">– </w:t>
      </w:r>
      <w:r w:rsidRPr="0048566B">
        <w:rPr>
          <w:i/>
        </w:rPr>
        <w:t>portfoliobeoordeling</w:t>
      </w:r>
      <w:bookmarkEnd w:id="100"/>
      <w:bookmarkEnd w:id="101"/>
      <w:bookmarkEnd w:id="102"/>
      <w:bookmarkEnd w:id="103"/>
      <w:bookmarkEnd w:id="104"/>
    </w:p>
    <w:p w14:paraId="4C15B22A" w14:textId="77777777" w:rsidR="000E3B54" w:rsidRPr="0048566B" w:rsidRDefault="000E3B54" w:rsidP="000E3B54">
      <w:pPr>
        <w:rPr>
          <w:noProof w:val="0"/>
        </w:rPr>
      </w:pPr>
    </w:p>
    <w:tbl>
      <w:tblPr>
        <w:tblStyle w:val="NOCNSF"/>
        <w:tblW w:w="9639" w:type="dxa"/>
        <w:tblLayout w:type="fixed"/>
        <w:tblLook w:val="0480" w:firstRow="0" w:lastRow="0" w:firstColumn="1" w:lastColumn="0" w:noHBand="0" w:noVBand="1"/>
      </w:tblPr>
      <w:tblGrid>
        <w:gridCol w:w="504"/>
        <w:gridCol w:w="4173"/>
        <w:gridCol w:w="347"/>
        <w:gridCol w:w="14"/>
        <w:gridCol w:w="348"/>
        <w:gridCol w:w="375"/>
        <w:gridCol w:w="63"/>
        <w:gridCol w:w="3815"/>
      </w:tblGrid>
      <w:tr w:rsidR="000E3B54" w:rsidRPr="0048566B" w14:paraId="4912D33A" w14:textId="77777777" w:rsidTr="00C9331C">
        <w:tc>
          <w:tcPr>
            <w:cnfStyle w:val="001000000000" w:firstRow="0" w:lastRow="0" w:firstColumn="1" w:lastColumn="0" w:oddVBand="0" w:evenVBand="0" w:oddHBand="0" w:evenHBand="0" w:firstRowFirstColumn="0" w:firstRowLastColumn="0" w:lastRowFirstColumn="0" w:lastRowLastColumn="0"/>
            <w:tcW w:w="4857" w:type="dxa"/>
            <w:gridSpan w:val="3"/>
            <w:vMerge w:val="restart"/>
            <w:tcBorders>
              <w:top w:val="nil"/>
              <w:bottom w:val="single" w:sz="48" w:space="0" w:color="FFFFFF"/>
            </w:tcBorders>
          </w:tcPr>
          <w:p w14:paraId="7760DC5B" w14:textId="77777777" w:rsidR="000E3B54" w:rsidRPr="0048566B" w:rsidRDefault="000E3B54" w:rsidP="003D772B">
            <w:pPr>
              <w:rPr>
                <w:noProof w:val="0"/>
              </w:rPr>
            </w:pPr>
            <w:r w:rsidRPr="0048566B">
              <w:rPr>
                <w:noProof w:val="0"/>
              </w:rPr>
              <w:t>Naam kandidaat:</w:t>
            </w:r>
          </w:p>
        </w:tc>
        <w:tc>
          <w:tcPr>
            <w:tcW w:w="4465" w:type="dxa"/>
            <w:gridSpan w:val="5"/>
          </w:tcPr>
          <w:p w14:paraId="59F28CD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Datum:</w:t>
            </w:r>
          </w:p>
        </w:tc>
      </w:tr>
      <w:tr w:rsidR="000E3B54" w:rsidRPr="0048566B" w14:paraId="28109DDE" w14:textId="77777777" w:rsidTr="00C9331C">
        <w:tc>
          <w:tcPr>
            <w:cnfStyle w:val="001000000000" w:firstRow="0" w:lastRow="0" w:firstColumn="1" w:lastColumn="0" w:oddVBand="0" w:evenVBand="0" w:oddHBand="0" w:evenHBand="0" w:firstRowFirstColumn="0" w:firstRowLastColumn="0" w:lastRowFirstColumn="0" w:lastRowLastColumn="0"/>
            <w:tcW w:w="4857" w:type="dxa"/>
            <w:gridSpan w:val="3"/>
            <w:vMerge/>
            <w:tcBorders>
              <w:top w:val="single" w:sz="48" w:space="0" w:color="FFFFFF" w:themeColor="background1"/>
              <w:bottom w:val="single" w:sz="4" w:space="0" w:color="FFFFFF" w:themeColor="background1"/>
            </w:tcBorders>
          </w:tcPr>
          <w:p w14:paraId="723E22D9" w14:textId="77777777" w:rsidR="000E3B54" w:rsidRPr="0048566B" w:rsidRDefault="000E3B54" w:rsidP="003D772B">
            <w:pPr>
              <w:rPr>
                <w:noProof w:val="0"/>
              </w:rPr>
            </w:pPr>
          </w:p>
        </w:tc>
        <w:tc>
          <w:tcPr>
            <w:tcW w:w="4465" w:type="dxa"/>
            <w:gridSpan w:val="5"/>
            <w:tcBorders>
              <w:bottom w:val="single" w:sz="4" w:space="0" w:color="FFFFFF" w:themeColor="background1"/>
            </w:tcBorders>
          </w:tcPr>
          <w:p w14:paraId="54CBC34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PVB-beoordelaar:</w:t>
            </w:r>
          </w:p>
        </w:tc>
      </w:tr>
      <w:tr w:rsidR="000E3B54" w:rsidRPr="0048566B" w14:paraId="0DF70DB9" w14:textId="77777777" w:rsidTr="00C9331C">
        <w:tc>
          <w:tcPr>
            <w:cnfStyle w:val="001000000000" w:firstRow="0" w:lastRow="0" w:firstColumn="1" w:lastColumn="0" w:oddVBand="0" w:evenVBand="0" w:oddHBand="0" w:evenHBand="0" w:firstRowFirstColumn="0" w:firstRowLastColumn="0" w:lastRowFirstColumn="0" w:lastRowLastColumn="0"/>
            <w:tcW w:w="9322" w:type="dxa"/>
            <w:gridSpan w:val="8"/>
            <w:tcBorders>
              <w:top w:val="single" w:sz="4" w:space="0" w:color="FFFFFF" w:themeColor="background1"/>
              <w:bottom w:val="single" w:sz="8" w:space="0" w:color="FFFFFF" w:themeColor="background1"/>
            </w:tcBorders>
          </w:tcPr>
          <w:p w14:paraId="20852445" w14:textId="77777777" w:rsidR="000E3B54" w:rsidRPr="0048566B" w:rsidRDefault="000E3B54" w:rsidP="003D772B">
            <w:pPr>
              <w:rPr>
                <w:noProof w:val="0"/>
              </w:rPr>
            </w:pPr>
            <w:r w:rsidRPr="0048566B">
              <w:rPr>
                <w:noProof w:val="0"/>
              </w:rPr>
              <w:t>Voldaan aan de afnamecondities: ja / nee*</w:t>
            </w:r>
          </w:p>
          <w:p w14:paraId="2ECD1DA5" w14:textId="77777777" w:rsidR="000E3B54" w:rsidRPr="0048566B" w:rsidRDefault="000E3B54" w:rsidP="003D772B">
            <w:pPr>
              <w:rPr>
                <w:noProof w:val="0"/>
                <w:color w:val="FF0000"/>
              </w:rPr>
            </w:pPr>
            <w:r w:rsidRPr="0048566B">
              <w:rPr>
                <w:noProof w:val="0"/>
                <w:color w:val="FF0000"/>
              </w:rPr>
              <w:t>Portfolio bestaat uit … Het portfolio is compleet: ja / nee*</w:t>
            </w:r>
          </w:p>
        </w:tc>
      </w:tr>
      <w:tr w:rsidR="000E3B54" w:rsidRPr="00C9331C" w14:paraId="0908A9E3" w14:textId="77777777" w:rsidTr="00C9331C">
        <w:tc>
          <w:tcPr>
            <w:cnfStyle w:val="001000000000" w:firstRow="0" w:lastRow="0" w:firstColumn="1" w:lastColumn="0" w:oddVBand="0" w:evenVBand="0" w:oddHBand="0" w:evenHBand="0" w:firstRowFirstColumn="0" w:firstRowLastColumn="0" w:lastRowFirstColumn="0" w:lastRowLastColumn="0"/>
            <w:tcW w:w="9322" w:type="dxa"/>
            <w:gridSpan w:val="8"/>
            <w:tcBorders>
              <w:top w:val="single" w:sz="8" w:space="0" w:color="FFFFFF" w:themeColor="background1"/>
            </w:tcBorders>
          </w:tcPr>
          <w:p w14:paraId="59D63052" w14:textId="77777777" w:rsidR="000E3B54" w:rsidRPr="00C9331C" w:rsidRDefault="000E3B54" w:rsidP="003D772B">
            <w:pPr>
              <w:rPr>
                <w:noProof w:val="0"/>
              </w:rPr>
            </w:pPr>
            <w:r w:rsidRPr="00C9331C">
              <w:rPr>
                <w:noProof w:val="0"/>
              </w:rPr>
              <w:t>*Bij nee gaat de PVB niet door. De PVB-beoordelaar motiveert dit bij de toelichting.</w:t>
            </w:r>
          </w:p>
        </w:tc>
      </w:tr>
      <w:tr w:rsidR="000E3B54" w:rsidRPr="0048566B" w14:paraId="7C5E2CCF" w14:textId="77777777" w:rsidTr="00C9331C">
        <w:trPr>
          <w:trHeight w:val="452"/>
        </w:trPr>
        <w:tc>
          <w:tcPr>
            <w:cnfStyle w:val="001000000000" w:firstRow="0" w:lastRow="0" w:firstColumn="1" w:lastColumn="0" w:oddVBand="0" w:evenVBand="0" w:oddHBand="0" w:evenHBand="0" w:firstRowFirstColumn="0" w:firstRowLastColumn="0" w:lastRowFirstColumn="0" w:lastRowLastColumn="0"/>
            <w:tcW w:w="9322" w:type="dxa"/>
            <w:gridSpan w:val="8"/>
          </w:tcPr>
          <w:p w14:paraId="2C6A12C0" w14:textId="77777777" w:rsidR="000E3B54" w:rsidRPr="0048566B" w:rsidRDefault="000E3B54" w:rsidP="003D772B">
            <w:pPr>
              <w:rPr>
                <w:noProof w:val="0"/>
              </w:rPr>
            </w:pPr>
            <w:r w:rsidRPr="0048566B">
              <w:rPr>
                <w:noProof w:val="0"/>
              </w:rPr>
              <w:t>Toelichting</w:t>
            </w:r>
          </w:p>
        </w:tc>
      </w:tr>
      <w:tr w:rsidR="006363CF" w:rsidRPr="0048566B" w14:paraId="68510FB0" w14:textId="77777777" w:rsidTr="00C9331C">
        <w:trPr>
          <w:trHeight w:val="1333"/>
        </w:trPr>
        <w:tc>
          <w:tcPr>
            <w:cnfStyle w:val="001000000000" w:firstRow="0" w:lastRow="0" w:firstColumn="1" w:lastColumn="0" w:oddVBand="0" w:evenVBand="0" w:oddHBand="0" w:evenHBand="0" w:firstRowFirstColumn="0" w:firstRowLastColumn="0" w:lastRowFirstColumn="0" w:lastRowLastColumn="0"/>
            <w:tcW w:w="4521" w:type="dxa"/>
            <w:gridSpan w:val="2"/>
            <w:tcBorders>
              <w:top w:val="single" w:sz="4" w:space="0" w:color="FFFFFF" w:themeColor="background1"/>
              <w:bottom w:val="single" w:sz="4" w:space="0" w:color="FFFFFF" w:themeColor="background1"/>
            </w:tcBorders>
          </w:tcPr>
          <w:p w14:paraId="0018E505" w14:textId="77777777" w:rsidR="000E3B54" w:rsidRPr="00D67886" w:rsidRDefault="000E3B54" w:rsidP="003D772B">
            <w:r>
              <w:rPr>
                <w:b w:val="0"/>
              </w:rPr>
              <w:br w:type="page"/>
            </w:r>
            <w:r w:rsidRPr="00D67886">
              <w:t>Beoordeling op resultaat</w:t>
            </w:r>
          </w:p>
          <w:p w14:paraId="5616ABC9" w14:textId="77777777" w:rsidR="000E3B54" w:rsidRPr="0048566B" w:rsidRDefault="000E3B54" w:rsidP="003D772B">
            <w:pPr>
              <w:rPr>
                <w:noProof w:val="0"/>
              </w:rPr>
            </w:pPr>
            <w:r w:rsidRPr="0048566B">
              <w:rPr>
                <w:noProof w:val="0"/>
              </w:rPr>
              <w:t>Beoordelingscriteria</w:t>
            </w:r>
          </w:p>
          <w:p w14:paraId="3EC915FD" w14:textId="77777777" w:rsidR="000E3B54" w:rsidRPr="0048566B" w:rsidRDefault="000E3B54" w:rsidP="003D772B">
            <w:pPr>
              <w:rPr>
                <w:noProof w:val="0"/>
              </w:rPr>
            </w:pPr>
          </w:p>
        </w:tc>
        <w:tc>
          <w:tcPr>
            <w:tcW w:w="336" w:type="dxa"/>
            <w:tcBorders>
              <w:top w:val="single" w:sz="4" w:space="0" w:color="FFFFFF" w:themeColor="background1"/>
              <w:bottom w:val="single" w:sz="4" w:space="0" w:color="FFFFFF" w:themeColor="background1"/>
            </w:tcBorders>
            <w:textDirection w:val="btLr"/>
          </w:tcPr>
          <w:p w14:paraId="435D557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Portfolio</w:t>
            </w:r>
          </w:p>
        </w:tc>
        <w:tc>
          <w:tcPr>
            <w:tcW w:w="351" w:type="dxa"/>
            <w:gridSpan w:val="2"/>
            <w:tcBorders>
              <w:top w:val="single" w:sz="4" w:space="0" w:color="FFFFFF" w:themeColor="background1"/>
              <w:bottom w:val="single" w:sz="4" w:space="0" w:color="FFFFFF" w:themeColor="background1"/>
            </w:tcBorders>
            <w:textDirection w:val="btLr"/>
          </w:tcPr>
          <w:p w14:paraId="6EA485CD" w14:textId="0B62BCAA" w:rsidR="000E3B54" w:rsidRPr="0048566B" w:rsidRDefault="005C29F7" w:rsidP="003D772B">
            <w:pPr>
              <w:cnfStyle w:val="000000000000" w:firstRow="0" w:lastRow="0" w:firstColumn="0" w:lastColumn="0" w:oddVBand="0" w:evenVBand="0" w:oddHBand="0" w:evenHBand="0" w:firstRowFirstColumn="0" w:firstRowLastColumn="0" w:lastRowFirstColumn="0" w:lastRowLastColumn="0"/>
              <w:rPr>
                <w:noProof w:val="0"/>
                <w:color w:val="FF0000"/>
              </w:rPr>
            </w:pPr>
            <w:r w:rsidRPr="0048566B">
              <w:rPr>
                <w:noProof w:val="0"/>
                <w:color w:val="FF0000"/>
              </w:rPr>
              <w:t>Reflectie</w:t>
            </w:r>
          </w:p>
        </w:tc>
        <w:tc>
          <w:tcPr>
            <w:tcW w:w="424" w:type="dxa"/>
            <w:gridSpan w:val="2"/>
            <w:tcBorders>
              <w:top w:val="single" w:sz="4" w:space="0" w:color="FFFFFF" w:themeColor="background1"/>
              <w:bottom w:val="single" w:sz="4" w:space="0" w:color="FFFFFF" w:themeColor="background1"/>
            </w:tcBorders>
            <w:textDirection w:val="btLr"/>
          </w:tcPr>
          <w:p w14:paraId="38AE05E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Voldaan</w:t>
            </w:r>
          </w:p>
        </w:tc>
        <w:tc>
          <w:tcPr>
            <w:tcW w:w="3690" w:type="dxa"/>
            <w:tcBorders>
              <w:top w:val="single" w:sz="4" w:space="0" w:color="FFFFFF" w:themeColor="background1"/>
              <w:bottom w:val="single" w:sz="4" w:space="0" w:color="FFFFFF" w:themeColor="background1"/>
            </w:tcBorders>
          </w:tcPr>
          <w:p w14:paraId="07264A1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Bewijzen (of het </w:t>
            </w:r>
            <w:r>
              <w:rPr>
                <w:noProof w:val="0"/>
              </w:rPr>
              <w:t>ontbreken</w:t>
            </w:r>
            <w:r w:rsidRPr="0048566B">
              <w:rPr>
                <w:noProof w:val="0"/>
              </w:rPr>
              <w:t xml:space="preserve"> daarvan) waarop score is gebaseerd </w:t>
            </w:r>
          </w:p>
          <w:p w14:paraId="62F4100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Toelichting</w:t>
            </w:r>
          </w:p>
          <w:p w14:paraId="481853B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3D772B" w:rsidRPr="0048566B" w14:paraId="7DA379A1" w14:textId="77777777" w:rsidTr="00C9331C">
        <w:tblPrEx>
          <w:tblLook w:val="04A0" w:firstRow="1" w:lastRow="0" w:firstColumn="1" w:lastColumn="0" w:noHBand="0" w:noVBand="1"/>
        </w:tblPrEx>
        <w:trPr>
          <w:trHeight w:val="258"/>
        </w:trPr>
        <w:tc>
          <w:tcPr>
            <w:cnfStyle w:val="001000000000" w:firstRow="0" w:lastRow="0" w:firstColumn="1" w:lastColumn="0" w:oddVBand="0" w:evenVBand="0" w:oddHBand="0" w:evenHBand="0" w:firstRowFirstColumn="0" w:firstRowLastColumn="0" w:lastRowFirstColumn="0" w:lastRowLastColumn="0"/>
            <w:tcW w:w="9322" w:type="dxa"/>
            <w:gridSpan w:val="8"/>
            <w:shd w:val="clear" w:color="auto" w:fill="FAD7B6"/>
          </w:tcPr>
          <w:p w14:paraId="63CAFEF2" w14:textId="77777777" w:rsidR="003D772B" w:rsidRPr="0048566B" w:rsidRDefault="003D772B" w:rsidP="003D772B">
            <w:pPr>
              <w:rPr>
                <w:noProof w:val="0"/>
              </w:rPr>
            </w:pPr>
            <w:r w:rsidRPr="0048566B">
              <w:rPr>
                <w:noProof w:val="0"/>
              </w:rPr>
              <w:t>Werkproces 1.1.1 Begeleidt sporters bij trainingen</w:t>
            </w:r>
            <w:r>
              <w:rPr>
                <w:noProof w:val="0"/>
              </w:rPr>
              <w:t>/activiteiten</w:t>
            </w:r>
          </w:p>
        </w:tc>
      </w:tr>
      <w:tr w:rsidR="003D772B" w:rsidRPr="0048566B" w14:paraId="5DA6BC08" w14:textId="77777777" w:rsidTr="00C9331C">
        <w:trPr>
          <w:trHeight w:val="1333"/>
        </w:trPr>
        <w:tc>
          <w:tcPr>
            <w:cnfStyle w:val="001000000000" w:firstRow="0" w:lastRow="0" w:firstColumn="1" w:lastColumn="0" w:oddVBand="0" w:evenVBand="0" w:oddHBand="0" w:evenHBand="0" w:firstRowFirstColumn="0" w:firstRowLastColumn="0" w:lastRowFirstColumn="0" w:lastRowLastColumn="0"/>
            <w:tcW w:w="4521" w:type="dxa"/>
            <w:gridSpan w:val="2"/>
            <w:tcBorders>
              <w:top w:val="nil"/>
              <w:left w:val="nil"/>
              <w:bottom w:val="single" w:sz="4" w:space="0" w:color="FFFFFF" w:themeColor="background1"/>
            </w:tcBorders>
          </w:tcPr>
          <w:p w14:paraId="037E0F07" w14:textId="77777777" w:rsidR="003D772B" w:rsidRPr="006363CF" w:rsidRDefault="003D772B" w:rsidP="003D772B">
            <w:pPr>
              <w:rPr>
                <w:b w:val="0"/>
                <w:noProof w:val="0"/>
              </w:rPr>
            </w:pPr>
            <w:r w:rsidRPr="006363CF">
              <w:rPr>
                <w:b w:val="0"/>
                <w:noProof w:val="0"/>
              </w:rPr>
              <w:t>Beoordeling op werkproces</w:t>
            </w:r>
          </w:p>
          <w:p w14:paraId="161324A3" w14:textId="77777777" w:rsidR="003D772B" w:rsidRPr="006363CF" w:rsidRDefault="003D772B" w:rsidP="003D772B">
            <w:pPr>
              <w:rPr>
                <w:b w:val="0"/>
                <w:noProof w:val="0"/>
              </w:rPr>
            </w:pPr>
            <w:r w:rsidRPr="006363CF">
              <w:rPr>
                <w:b w:val="0"/>
                <w:noProof w:val="0"/>
              </w:rPr>
              <w:t>Het resultaat van dit werkproces is:</w:t>
            </w:r>
          </w:p>
          <w:p w14:paraId="77713151" w14:textId="77777777" w:rsidR="003D772B" w:rsidRDefault="003D772B" w:rsidP="003D772B">
            <w:pPr>
              <w:pStyle w:val="Opsomming"/>
              <w:rPr>
                <w:b w:val="0"/>
                <w:noProof w:val="0"/>
              </w:rPr>
            </w:pPr>
            <w:r w:rsidRPr="006363CF">
              <w:rPr>
                <w:b w:val="0"/>
                <w:noProof w:val="0"/>
              </w:rPr>
              <w:t xml:space="preserve">De begeleiding sluit aan bij de </w:t>
            </w:r>
            <w:r w:rsidRPr="006363CF">
              <w:rPr>
                <w:b w:val="0"/>
                <w:noProof w:val="0"/>
                <w:color w:val="FF0000"/>
              </w:rPr>
              <w:t>sporters</w:t>
            </w:r>
            <w:r w:rsidRPr="006363CF">
              <w:rPr>
                <w:b w:val="0"/>
                <w:noProof w:val="0"/>
              </w:rPr>
              <w:t>.</w:t>
            </w:r>
          </w:p>
          <w:p w14:paraId="4C7DE1CB" w14:textId="77777777" w:rsidR="003D772B" w:rsidRPr="006363CF" w:rsidRDefault="003D772B" w:rsidP="003D772B">
            <w:pPr>
              <w:pStyle w:val="Opsomming"/>
              <w:numPr>
                <w:ilvl w:val="0"/>
                <w:numId w:val="0"/>
              </w:numPr>
              <w:rPr>
                <w:b w:val="0"/>
                <w:noProof w:val="0"/>
              </w:rPr>
            </w:pPr>
          </w:p>
          <w:p w14:paraId="144BFBD8" w14:textId="3788DB76" w:rsidR="003D772B" w:rsidRPr="006363CF" w:rsidRDefault="003D772B" w:rsidP="003D772B">
            <w:pPr>
              <w:pStyle w:val="Opsomming"/>
              <w:numPr>
                <w:ilvl w:val="0"/>
                <w:numId w:val="0"/>
              </w:numPr>
              <w:rPr>
                <w:i/>
                <w:color w:val="FF0000"/>
                <w:szCs w:val="17"/>
              </w:rPr>
            </w:pPr>
            <w:r w:rsidRPr="006363CF">
              <w:rPr>
                <w:color w:val="FF0000"/>
                <w:szCs w:val="17"/>
              </w:rPr>
              <w:t>De kandidaat heeft laten zien dat hij dit werkproces beheerst:</w:t>
            </w:r>
            <w:r w:rsidR="005036CA">
              <w:rPr>
                <w:color w:val="FF0000"/>
                <w:szCs w:val="17"/>
              </w:rPr>
              <w:t xml:space="preserve">  </w:t>
            </w:r>
            <w:r w:rsidRPr="006363CF">
              <w:rPr>
                <w:color w:val="FF0000"/>
                <w:szCs w:val="17"/>
              </w:rPr>
              <w:t xml:space="preserve"> </w:t>
            </w:r>
            <w:r w:rsidRPr="006363CF">
              <w:rPr>
                <w:color w:val="FF0000"/>
                <w:szCs w:val="17"/>
              </w:rPr>
              <w:sym w:font="Symbol" w:char="F07F"/>
            </w:r>
            <w:r w:rsidRPr="006363CF">
              <w:rPr>
                <w:color w:val="FF0000"/>
                <w:szCs w:val="17"/>
              </w:rPr>
              <w:t xml:space="preserve"> ja</w:t>
            </w:r>
            <w:r w:rsidR="005036CA">
              <w:rPr>
                <w:color w:val="FF0000"/>
                <w:szCs w:val="17"/>
              </w:rPr>
              <w:t xml:space="preserve"> </w:t>
            </w:r>
            <w:r w:rsidRPr="006363CF">
              <w:rPr>
                <w:color w:val="FF0000"/>
                <w:szCs w:val="17"/>
              </w:rPr>
              <w:sym w:font="Symbol" w:char="F07F"/>
            </w:r>
            <w:r w:rsidRPr="006363CF">
              <w:rPr>
                <w:color w:val="FF0000"/>
                <w:szCs w:val="17"/>
              </w:rPr>
              <w:t xml:space="preserve"> nee </w:t>
            </w:r>
          </w:p>
        </w:tc>
        <w:tc>
          <w:tcPr>
            <w:tcW w:w="336" w:type="dxa"/>
            <w:tcBorders>
              <w:top w:val="nil"/>
              <w:bottom w:val="single" w:sz="4" w:space="0" w:color="FFFFFF" w:themeColor="background1"/>
            </w:tcBorders>
            <w:textDirection w:val="btLr"/>
          </w:tcPr>
          <w:p w14:paraId="420951CE" w14:textId="77777777" w:rsidR="003D772B" w:rsidRPr="0048566B" w:rsidRDefault="003D772B"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51" w:type="dxa"/>
            <w:gridSpan w:val="2"/>
            <w:tcBorders>
              <w:top w:val="nil"/>
              <w:bottom w:val="single" w:sz="4" w:space="0" w:color="FFFFFF" w:themeColor="background1"/>
            </w:tcBorders>
            <w:textDirection w:val="btLr"/>
          </w:tcPr>
          <w:p w14:paraId="7A94187C" w14:textId="77777777" w:rsidR="003D772B" w:rsidRPr="0048566B" w:rsidRDefault="003D772B" w:rsidP="003D772B">
            <w:pPr>
              <w:cnfStyle w:val="000000000000" w:firstRow="0" w:lastRow="0" w:firstColumn="0" w:lastColumn="0" w:oddVBand="0" w:evenVBand="0" w:oddHBand="0" w:evenHBand="0" w:firstRowFirstColumn="0" w:firstRowLastColumn="0" w:lastRowFirstColumn="0" w:lastRowLastColumn="0"/>
              <w:rPr>
                <w:noProof w:val="0"/>
                <w:color w:val="FF0000"/>
              </w:rPr>
            </w:pPr>
          </w:p>
        </w:tc>
        <w:tc>
          <w:tcPr>
            <w:tcW w:w="424" w:type="dxa"/>
            <w:gridSpan w:val="2"/>
            <w:tcBorders>
              <w:top w:val="nil"/>
              <w:bottom w:val="single" w:sz="4" w:space="0" w:color="FFFFFF" w:themeColor="background1"/>
            </w:tcBorders>
            <w:textDirection w:val="btLr"/>
          </w:tcPr>
          <w:p w14:paraId="1E7C4649" w14:textId="77777777" w:rsidR="003D772B" w:rsidRPr="0048566B" w:rsidRDefault="003D772B"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90" w:type="dxa"/>
            <w:tcBorders>
              <w:top w:val="nil"/>
              <w:bottom w:val="single" w:sz="4" w:space="0" w:color="FFFFFF" w:themeColor="background1"/>
            </w:tcBorders>
          </w:tcPr>
          <w:p w14:paraId="20A10E1A" w14:textId="77777777" w:rsidR="003D772B" w:rsidRPr="0048566B" w:rsidRDefault="003D772B" w:rsidP="003D772B">
            <w:pPr>
              <w:cnfStyle w:val="000000000000" w:firstRow="0" w:lastRow="0" w:firstColumn="0" w:lastColumn="0" w:oddVBand="0" w:evenVBand="0" w:oddHBand="0" w:evenHBand="0" w:firstRowFirstColumn="0" w:firstRowLastColumn="0" w:lastRowFirstColumn="0" w:lastRowLastColumn="0"/>
              <w:rPr>
                <w:noProof w:val="0"/>
              </w:rPr>
            </w:pPr>
            <w:r w:rsidRPr="006047C2">
              <w:rPr>
                <w:i/>
                <w:color w:val="FF0000"/>
                <w:sz w:val="16"/>
                <w:szCs w:val="16"/>
              </w:rPr>
              <w:t xml:space="preserve">(indien nee wordt ingevuld, dan bij </w:t>
            </w:r>
            <w:r>
              <w:rPr>
                <w:b/>
                <w:i/>
                <w:color w:val="FF0000"/>
                <w:sz w:val="16"/>
                <w:szCs w:val="16"/>
              </w:rPr>
              <w:t>o</w:t>
            </w:r>
            <w:r w:rsidRPr="006047C2">
              <w:rPr>
                <w:i/>
                <w:color w:val="FF0000"/>
                <w:sz w:val="16"/>
                <w:szCs w:val="16"/>
              </w:rPr>
              <w:t xml:space="preserve">nderstaande </w:t>
            </w:r>
            <w:r>
              <w:rPr>
                <w:i/>
                <w:color w:val="FF0000"/>
                <w:sz w:val="16"/>
                <w:szCs w:val="16"/>
              </w:rPr>
              <w:t>beoordelingscriteria</w:t>
            </w:r>
            <w:r w:rsidRPr="006047C2">
              <w:rPr>
                <w:i/>
                <w:color w:val="FF0000"/>
                <w:sz w:val="16"/>
                <w:szCs w:val="16"/>
              </w:rPr>
              <w:t xml:space="preserve"> aangeven wat wel en wat niet wordt beheerst)</w:t>
            </w:r>
          </w:p>
        </w:tc>
      </w:tr>
      <w:tr w:rsidR="006363CF" w:rsidRPr="0048566B" w14:paraId="66F6377F"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Borders>
              <w:top w:val="single" w:sz="4" w:space="0" w:color="FFFFFF" w:themeColor="background1"/>
              <w:bottom w:val="single" w:sz="8" w:space="0" w:color="FFFFFF" w:themeColor="background1"/>
            </w:tcBorders>
          </w:tcPr>
          <w:p w14:paraId="08D3BC37"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1</w:t>
            </w:r>
          </w:p>
        </w:tc>
        <w:tc>
          <w:tcPr>
            <w:tcW w:w="4035" w:type="dxa"/>
            <w:tcBorders>
              <w:top w:val="single" w:sz="4" w:space="0" w:color="FFFFFF" w:themeColor="background1"/>
              <w:bottom w:val="single" w:sz="8" w:space="0" w:color="FFFFFF" w:themeColor="background1"/>
            </w:tcBorders>
          </w:tcPr>
          <w:p w14:paraId="3DE84553"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Benadert </w:t>
            </w:r>
            <w:r w:rsidRPr="005C29F7">
              <w:rPr>
                <w:noProof w:val="0"/>
                <w:color w:val="FF0000"/>
              </w:rPr>
              <w:t>sporters</w:t>
            </w:r>
            <w:r w:rsidRPr="009A49B2">
              <w:rPr>
                <w:noProof w:val="0"/>
                <w:color w:val="1F497D" w:themeColor="text2"/>
              </w:rPr>
              <w:t xml:space="preserve"> op </w:t>
            </w:r>
            <w:r w:rsidRPr="005C29F7">
              <w:rPr>
                <w:noProof w:val="0"/>
                <w:color w:val="1F497D"/>
              </w:rPr>
              <w:t>positieve</w:t>
            </w:r>
            <w:r w:rsidRPr="009A49B2">
              <w:rPr>
                <w:noProof w:val="0"/>
                <w:color w:val="1F497D" w:themeColor="text2"/>
              </w:rPr>
              <w:t xml:space="preserve"> wijze </w:t>
            </w:r>
          </w:p>
        </w:tc>
        <w:tc>
          <w:tcPr>
            <w:tcW w:w="350" w:type="dxa"/>
            <w:gridSpan w:val="2"/>
            <w:tcBorders>
              <w:top w:val="single" w:sz="4" w:space="0" w:color="FFFFFF" w:themeColor="background1"/>
              <w:bottom w:val="single" w:sz="8" w:space="0" w:color="FFFFFF" w:themeColor="background1"/>
            </w:tcBorders>
          </w:tcPr>
          <w:p w14:paraId="12B8559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Borders>
              <w:top w:val="single" w:sz="4" w:space="0" w:color="FFFFFF" w:themeColor="background1"/>
              <w:bottom w:val="single" w:sz="8" w:space="0" w:color="FFFFFF" w:themeColor="background1"/>
            </w:tcBorders>
          </w:tcPr>
          <w:p w14:paraId="44B89D4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Borders>
              <w:top w:val="single" w:sz="4" w:space="0" w:color="FFFFFF" w:themeColor="background1"/>
              <w:bottom w:val="single" w:sz="8" w:space="0" w:color="FFFFFF" w:themeColor="background1"/>
            </w:tcBorders>
          </w:tcPr>
          <w:p w14:paraId="7975BC2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90" w:type="dxa"/>
            <w:tcBorders>
              <w:top w:val="single" w:sz="4" w:space="0" w:color="FFFFFF" w:themeColor="background1"/>
              <w:bottom w:val="single" w:sz="8" w:space="0" w:color="FFFFFF" w:themeColor="background1"/>
            </w:tcBorders>
          </w:tcPr>
          <w:p w14:paraId="34C0E3F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377C1538"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Borders>
              <w:top w:val="single" w:sz="8" w:space="0" w:color="FFFFFF" w:themeColor="background1"/>
            </w:tcBorders>
          </w:tcPr>
          <w:p w14:paraId="0EBBE8E5"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2</w:t>
            </w:r>
          </w:p>
        </w:tc>
        <w:tc>
          <w:tcPr>
            <w:tcW w:w="4035" w:type="dxa"/>
            <w:tcBorders>
              <w:top w:val="single" w:sz="8" w:space="0" w:color="FFFFFF" w:themeColor="background1"/>
            </w:tcBorders>
          </w:tcPr>
          <w:p w14:paraId="59E23FEE"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sportief en respectvol om met alle betrokkenen</w:t>
            </w:r>
          </w:p>
        </w:tc>
        <w:tc>
          <w:tcPr>
            <w:tcW w:w="350" w:type="dxa"/>
            <w:gridSpan w:val="2"/>
            <w:tcBorders>
              <w:top w:val="single" w:sz="8" w:space="0" w:color="FFFFFF" w:themeColor="background1"/>
            </w:tcBorders>
          </w:tcPr>
          <w:p w14:paraId="57BB63C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Borders>
              <w:top w:val="single" w:sz="8" w:space="0" w:color="FFFFFF" w:themeColor="background1"/>
            </w:tcBorders>
          </w:tcPr>
          <w:p w14:paraId="4AEFACB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Borders>
              <w:top w:val="single" w:sz="8" w:space="0" w:color="FFFFFF" w:themeColor="background1"/>
            </w:tcBorders>
          </w:tcPr>
          <w:p w14:paraId="67C2107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90" w:type="dxa"/>
            <w:tcBorders>
              <w:top w:val="single" w:sz="8" w:space="0" w:color="FFFFFF" w:themeColor="background1"/>
            </w:tcBorders>
          </w:tcPr>
          <w:p w14:paraId="1AFEAE9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 </w:t>
            </w:r>
          </w:p>
        </w:tc>
      </w:tr>
      <w:tr w:rsidR="000E3B54" w:rsidRPr="0048566B" w14:paraId="57EF4AC5"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E46DAB0"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3</w:t>
            </w:r>
          </w:p>
        </w:tc>
        <w:tc>
          <w:tcPr>
            <w:tcW w:w="4035" w:type="dxa"/>
          </w:tcPr>
          <w:p w14:paraId="6F406781"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vertrouwelijk om met persoonlijke informatie</w:t>
            </w:r>
          </w:p>
        </w:tc>
        <w:tc>
          <w:tcPr>
            <w:tcW w:w="350" w:type="dxa"/>
            <w:gridSpan w:val="2"/>
          </w:tcPr>
          <w:p w14:paraId="14CFAA5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7DC6836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Pr>
          <w:p w14:paraId="43ACD2C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90" w:type="dxa"/>
          </w:tcPr>
          <w:p w14:paraId="581FD305"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36C883CF"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12144D3F"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4</w:t>
            </w:r>
          </w:p>
        </w:tc>
        <w:tc>
          <w:tcPr>
            <w:tcW w:w="4035" w:type="dxa"/>
          </w:tcPr>
          <w:p w14:paraId="2FE43005"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Houdt zich aan de beroepscode</w:t>
            </w:r>
          </w:p>
        </w:tc>
        <w:tc>
          <w:tcPr>
            <w:tcW w:w="350" w:type="dxa"/>
            <w:gridSpan w:val="2"/>
          </w:tcPr>
          <w:p w14:paraId="60130A4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557D42A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Pr>
          <w:p w14:paraId="417378E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90" w:type="dxa"/>
          </w:tcPr>
          <w:p w14:paraId="05F22D8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42757AE3" w14:textId="77777777" w:rsidTr="00C9331C">
        <w:trPr>
          <w:trHeight w:val="234"/>
        </w:trPr>
        <w:tc>
          <w:tcPr>
            <w:cnfStyle w:val="001000000000" w:firstRow="0" w:lastRow="0" w:firstColumn="1" w:lastColumn="0" w:oddVBand="0" w:evenVBand="0" w:oddHBand="0" w:evenHBand="0" w:firstRowFirstColumn="0" w:firstRowLastColumn="0" w:lastRowFirstColumn="0" w:lastRowLastColumn="0"/>
            <w:tcW w:w="9322" w:type="dxa"/>
            <w:gridSpan w:val="8"/>
            <w:shd w:val="clear" w:color="auto" w:fill="FAD7B6"/>
          </w:tcPr>
          <w:p w14:paraId="45755CCA" w14:textId="77777777" w:rsidR="000E3B54" w:rsidRPr="0048566B" w:rsidRDefault="000E3B54" w:rsidP="003D772B">
            <w:pPr>
              <w:rPr>
                <w:noProof w:val="0"/>
              </w:rPr>
            </w:pPr>
            <w:r w:rsidRPr="0048566B">
              <w:rPr>
                <w:noProof w:val="0"/>
              </w:rPr>
              <w:t xml:space="preserve">Werkproces 1.1.2 Ziet toe op veiligheid bij trainingen/activiteiten </w:t>
            </w:r>
          </w:p>
        </w:tc>
      </w:tr>
      <w:tr w:rsidR="000E3B54" w:rsidRPr="0048566B" w14:paraId="63F780CA"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9322" w:type="dxa"/>
            <w:gridSpan w:val="8"/>
          </w:tcPr>
          <w:p w14:paraId="2FF83793" w14:textId="77777777" w:rsidR="000E3B54" w:rsidRPr="006363CF" w:rsidRDefault="000E3B54" w:rsidP="003D772B">
            <w:pPr>
              <w:rPr>
                <w:b w:val="0"/>
                <w:noProof w:val="0"/>
              </w:rPr>
            </w:pPr>
            <w:r w:rsidRPr="006363CF">
              <w:rPr>
                <w:b w:val="0"/>
                <w:noProof w:val="0"/>
              </w:rPr>
              <w:t>Het resultaat van dit werkproces is:</w:t>
            </w:r>
          </w:p>
          <w:p w14:paraId="6078C576" w14:textId="3B9E6093" w:rsidR="000E3B54" w:rsidRDefault="000E3B54" w:rsidP="003D772B">
            <w:pPr>
              <w:pStyle w:val="Opsomming"/>
              <w:rPr>
                <w:b w:val="0"/>
                <w:noProof w:val="0"/>
              </w:rPr>
            </w:pPr>
            <w:r w:rsidRPr="006363CF">
              <w:rPr>
                <w:b w:val="0"/>
              </w:rPr>
              <w:t xml:space="preserve"> De terugkoppeling over veiligheid is aan verantwoordelijke trainer-coach gegeven</w:t>
            </w:r>
            <w:r w:rsidR="006363CF">
              <w:rPr>
                <w:b w:val="0"/>
              </w:rPr>
              <w:t>.</w:t>
            </w:r>
          </w:p>
          <w:p w14:paraId="01C88948" w14:textId="77777777" w:rsidR="006363CF" w:rsidRPr="006363CF" w:rsidRDefault="006363CF" w:rsidP="006363CF">
            <w:pPr>
              <w:pStyle w:val="Opsomming"/>
              <w:numPr>
                <w:ilvl w:val="0"/>
                <w:numId w:val="0"/>
              </w:numPr>
              <w:ind w:left="284"/>
              <w:rPr>
                <w:b w:val="0"/>
                <w:noProof w:val="0"/>
              </w:rPr>
            </w:pPr>
          </w:p>
          <w:p w14:paraId="143C2F83" w14:textId="6136AE14" w:rsidR="000E3B54" w:rsidRPr="006363CF" w:rsidRDefault="006363CF" w:rsidP="006363CF">
            <w:pPr>
              <w:pStyle w:val="Opsomming"/>
              <w:numPr>
                <w:ilvl w:val="0"/>
                <w:numId w:val="0"/>
              </w:numPr>
              <w:rPr>
                <w:i/>
                <w:color w:val="FF0000"/>
                <w:szCs w:val="17"/>
              </w:rPr>
            </w:pPr>
            <w:r w:rsidRPr="006363CF">
              <w:rPr>
                <w:color w:val="FF0000"/>
                <w:szCs w:val="17"/>
              </w:rPr>
              <w:t>De kandidaat heeft laten zien dat hij dit werkproces beheerst:</w:t>
            </w:r>
            <w:r w:rsidR="005036CA">
              <w:rPr>
                <w:color w:val="FF0000"/>
                <w:szCs w:val="17"/>
              </w:rPr>
              <w:t xml:space="preserve">  </w:t>
            </w:r>
            <w:r w:rsidRPr="006363CF">
              <w:rPr>
                <w:color w:val="FF0000"/>
                <w:szCs w:val="17"/>
              </w:rPr>
              <w:t xml:space="preserve"> </w:t>
            </w:r>
            <w:r w:rsidRPr="006363CF">
              <w:rPr>
                <w:color w:val="FF0000"/>
                <w:szCs w:val="17"/>
              </w:rPr>
              <w:sym w:font="Symbol" w:char="F07F"/>
            </w:r>
            <w:r w:rsidRPr="006363CF">
              <w:rPr>
                <w:color w:val="FF0000"/>
                <w:szCs w:val="17"/>
              </w:rPr>
              <w:t xml:space="preserve"> ja</w:t>
            </w:r>
            <w:r w:rsidR="005036CA">
              <w:rPr>
                <w:color w:val="FF0000"/>
                <w:szCs w:val="17"/>
              </w:rPr>
              <w:t xml:space="preserve"> </w:t>
            </w:r>
            <w:r w:rsidRPr="006363CF">
              <w:rPr>
                <w:color w:val="FF0000"/>
                <w:szCs w:val="17"/>
              </w:rPr>
              <w:sym w:font="Symbol" w:char="F07F"/>
            </w:r>
            <w:r w:rsidRPr="006363CF">
              <w:rPr>
                <w:color w:val="FF0000"/>
                <w:szCs w:val="17"/>
              </w:rPr>
              <w:t xml:space="preserve"> nee </w:t>
            </w:r>
          </w:p>
        </w:tc>
      </w:tr>
      <w:tr w:rsidR="000E3B54" w:rsidRPr="0048566B" w14:paraId="6A0DDE7F"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2914BB2C" w14:textId="77777777" w:rsidR="000E3B54" w:rsidRPr="006363CF" w:rsidRDefault="000E3B54" w:rsidP="003D772B">
            <w:pPr>
              <w:rPr>
                <w:b w:val="0"/>
                <w:noProof w:val="0"/>
              </w:rPr>
            </w:pPr>
            <w:r w:rsidRPr="006363CF">
              <w:rPr>
                <w:b w:val="0"/>
                <w:noProof w:val="0"/>
              </w:rPr>
              <w:t>5</w:t>
            </w:r>
          </w:p>
        </w:tc>
        <w:tc>
          <w:tcPr>
            <w:tcW w:w="4035" w:type="dxa"/>
          </w:tcPr>
          <w:p w14:paraId="1B5D4F25"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Signaleert onveilige situaties en meldt die aan de verantwoordelijke </w:t>
            </w:r>
            <w:r>
              <w:rPr>
                <w:noProof w:val="0"/>
              </w:rPr>
              <w:t>trainer-coach</w:t>
            </w:r>
          </w:p>
        </w:tc>
        <w:tc>
          <w:tcPr>
            <w:tcW w:w="350" w:type="dxa"/>
            <w:gridSpan w:val="2"/>
          </w:tcPr>
          <w:p w14:paraId="65B1EED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7624BB5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7A3407D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391EB4E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0B01F23C"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311DA845"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6</w:t>
            </w:r>
          </w:p>
        </w:tc>
        <w:tc>
          <w:tcPr>
            <w:tcW w:w="4035" w:type="dxa"/>
          </w:tcPr>
          <w:p w14:paraId="59CD3BC0"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Vertoont voorbeeldgedrag op en rond de sportlocatie</w:t>
            </w:r>
          </w:p>
        </w:tc>
        <w:tc>
          <w:tcPr>
            <w:tcW w:w="350" w:type="dxa"/>
            <w:gridSpan w:val="2"/>
          </w:tcPr>
          <w:p w14:paraId="317A290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36853AE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30307FD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4FA5142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4CA91B84" w14:textId="77777777" w:rsidTr="00C9331C">
        <w:trPr>
          <w:trHeight w:val="234"/>
        </w:trPr>
        <w:tc>
          <w:tcPr>
            <w:cnfStyle w:val="001000000000" w:firstRow="0" w:lastRow="0" w:firstColumn="1" w:lastColumn="0" w:oddVBand="0" w:evenVBand="0" w:oddHBand="0" w:evenHBand="0" w:firstRowFirstColumn="0" w:firstRowLastColumn="0" w:lastRowFirstColumn="0" w:lastRowLastColumn="0"/>
            <w:tcW w:w="9322" w:type="dxa"/>
            <w:gridSpan w:val="8"/>
            <w:shd w:val="clear" w:color="auto" w:fill="FAD7B6"/>
          </w:tcPr>
          <w:p w14:paraId="64B69CC5" w14:textId="77777777" w:rsidR="000E3B54" w:rsidRPr="0048566B" w:rsidRDefault="000E3B54" w:rsidP="003D772B">
            <w:pPr>
              <w:rPr>
                <w:noProof w:val="0"/>
              </w:rPr>
            </w:pPr>
            <w:r w:rsidRPr="0048566B">
              <w:rPr>
                <w:noProof w:val="0"/>
              </w:rPr>
              <w:t xml:space="preserve">Werkproces 1.1.3 Volgt aanwijzingen op </w:t>
            </w:r>
          </w:p>
        </w:tc>
      </w:tr>
      <w:tr w:rsidR="000E3B54" w:rsidRPr="0048566B" w14:paraId="2C025704"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9322" w:type="dxa"/>
            <w:gridSpan w:val="8"/>
          </w:tcPr>
          <w:p w14:paraId="0E916AA7" w14:textId="77777777" w:rsidR="000E3B54" w:rsidRPr="006363CF" w:rsidRDefault="000E3B54" w:rsidP="003D772B">
            <w:pPr>
              <w:rPr>
                <w:b w:val="0"/>
                <w:noProof w:val="0"/>
              </w:rPr>
            </w:pPr>
            <w:r w:rsidRPr="006363CF">
              <w:rPr>
                <w:b w:val="0"/>
                <w:noProof w:val="0"/>
              </w:rPr>
              <w:t>Het resultaat van dit werkproces is:</w:t>
            </w:r>
          </w:p>
          <w:p w14:paraId="7BB53805" w14:textId="77777777" w:rsidR="000E3B54" w:rsidRDefault="000E3B54" w:rsidP="003D772B">
            <w:pPr>
              <w:pStyle w:val="Opsomming"/>
              <w:rPr>
                <w:b w:val="0"/>
                <w:noProof w:val="0"/>
              </w:rPr>
            </w:pPr>
            <w:r w:rsidRPr="006363CF">
              <w:rPr>
                <w:b w:val="0"/>
                <w:noProof w:val="0"/>
              </w:rPr>
              <w:t>De uitvoering bij de trainingen/activiteiten verloopt conform opdracht.</w:t>
            </w:r>
          </w:p>
          <w:p w14:paraId="2D428B9B" w14:textId="77777777" w:rsidR="006363CF" w:rsidRPr="006363CF" w:rsidRDefault="006363CF" w:rsidP="006363CF">
            <w:pPr>
              <w:pStyle w:val="Opsomming"/>
              <w:numPr>
                <w:ilvl w:val="0"/>
                <w:numId w:val="0"/>
              </w:numPr>
              <w:ind w:left="284"/>
              <w:rPr>
                <w:b w:val="0"/>
                <w:noProof w:val="0"/>
              </w:rPr>
            </w:pPr>
          </w:p>
          <w:p w14:paraId="72331039" w14:textId="07E28D7E" w:rsidR="000E3B54" w:rsidRPr="006363CF" w:rsidRDefault="006363CF" w:rsidP="006363CF">
            <w:pPr>
              <w:pStyle w:val="Opsomming"/>
              <w:numPr>
                <w:ilvl w:val="0"/>
                <w:numId w:val="0"/>
              </w:numPr>
              <w:rPr>
                <w:i/>
                <w:color w:val="FF0000"/>
                <w:szCs w:val="17"/>
              </w:rPr>
            </w:pPr>
            <w:r w:rsidRPr="006363CF">
              <w:rPr>
                <w:color w:val="FF0000"/>
                <w:szCs w:val="17"/>
              </w:rPr>
              <w:t>De kandidaat heeft laten zien dat hij dit werkproces beheerst:</w:t>
            </w:r>
            <w:r w:rsidR="005036CA">
              <w:rPr>
                <w:color w:val="FF0000"/>
                <w:szCs w:val="17"/>
              </w:rPr>
              <w:t xml:space="preserve">  </w:t>
            </w:r>
            <w:r w:rsidRPr="006363CF">
              <w:rPr>
                <w:color w:val="FF0000"/>
                <w:szCs w:val="17"/>
              </w:rPr>
              <w:t xml:space="preserve"> </w:t>
            </w:r>
            <w:r w:rsidRPr="006363CF">
              <w:rPr>
                <w:color w:val="FF0000"/>
                <w:szCs w:val="17"/>
              </w:rPr>
              <w:sym w:font="Symbol" w:char="F07F"/>
            </w:r>
            <w:r w:rsidRPr="006363CF">
              <w:rPr>
                <w:color w:val="FF0000"/>
                <w:szCs w:val="17"/>
              </w:rPr>
              <w:t xml:space="preserve"> ja</w:t>
            </w:r>
            <w:r w:rsidR="005036CA">
              <w:rPr>
                <w:color w:val="FF0000"/>
                <w:szCs w:val="17"/>
              </w:rPr>
              <w:t xml:space="preserve"> </w:t>
            </w:r>
            <w:r w:rsidRPr="006363CF">
              <w:rPr>
                <w:color w:val="FF0000"/>
                <w:szCs w:val="17"/>
              </w:rPr>
              <w:sym w:font="Symbol" w:char="F07F"/>
            </w:r>
            <w:r w:rsidRPr="006363CF">
              <w:rPr>
                <w:color w:val="FF0000"/>
                <w:szCs w:val="17"/>
              </w:rPr>
              <w:t xml:space="preserve"> nee </w:t>
            </w:r>
          </w:p>
        </w:tc>
      </w:tr>
      <w:tr w:rsidR="000E3B54" w:rsidRPr="0048566B" w14:paraId="3ED6D869"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0D0F51D" w14:textId="77777777" w:rsidR="000E3B54" w:rsidRPr="006363CF" w:rsidRDefault="000E3B54" w:rsidP="003D772B">
            <w:pPr>
              <w:rPr>
                <w:b w:val="0"/>
                <w:noProof w:val="0"/>
              </w:rPr>
            </w:pPr>
            <w:r w:rsidRPr="006363CF">
              <w:rPr>
                <w:b w:val="0"/>
                <w:noProof w:val="0"/>
              </w:rPr>
              <w:t>7</w:t>
            </w:r>
          </w:p>
        </w:tc>
        <w:tc>
          <w:tcPr>
            <w:tcW w:w="4035" w:type="dxa"/>
          </w:tcPr>
          <w:p w14:paraId="1B58506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Volgt aanwijzingen op van de verantwoordelijke </w:t>
            </w:r>
            <w:r>
              <w:rPr>
                <w:noProof w:val="0"/>
              </w:rPr>
              <w:t>trainer-coach</w:t>
            </w:r>
          </w:p>
        </w:tc>
        <w:tc>
          <w:tcPr>
            <w:tcW w:w="350" w:type="dxa"/>
            <w:gridSpan w:val="2"/>
          </w:tcPr>
          <w:p w14:paraId="261029A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551A96A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78134EB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17C0144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1B32D05D"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53390E35"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8</w:t>
            </w:r>
          </w:p>
        </w:tc>
        <w:tc>
          <w:tcPr>
            <w:tcW w:w="4035" w:type="dxa"/>
          </w:tcPr>
          <w:p w14:paraId="4EE2EDD5"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Draagt bij aan het bereiken van het doel van de training/activiteit</w:t>
            </w:r>
          </w:p>
        </w:tc>
        <w:tc>
          <w:tcPr>
            <w:tcW w:w="350" w:type="dxa"/>
            <w:gridSpan w:val="2"/>
          </w:tcPr>
          <w:p w14:paraId="72CAD16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69D0522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77EBA39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25F09FE5"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7C52AE83"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7702DCB"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9</w:t>
            </w:r>
          </w:p>
        </w:tc>
        <w:tc>
          <w:tcPr>
            <w:tcW w:w="4035" w:type="dxa"/>
          </w:tcPr>
          <w:p w14:paraId="75998C73"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Komt afspraken na</w:t>
            </w:r>
          </w:p>
        </w:tc>
        <w:tc>
          <w:tcPr>
            <w:tcW w:w="350" w:type="dxa"/>
            <w:gridSpan w:val="2"/>
          </w:tcPr>
          <w:p w14:paraId="1EAE117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16E0B51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4590B37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5B4189D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608C1BEE"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0AFDBF85"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10</w:t>
            </w:r>
          </w:p>
        </w:tc>
        <w:tc>
          <w:tcPr>
            <w:tcW w:w="4035" w:type="dxa"/>
          </w:tcPr>
          <w:p w14:paraId="43A90265"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Reflecteert op het eigen handelen</w:t>
            </w:r>
          </w:p>
        </w:tc>
        <w:tc>
          <w:tcPr>
            <w:tcW w:w="350" w:type="dxa"/>
            <w:gridSpan w:val="2"/>
          </w:tcPr>
          <w:p w14:paraId="45CDB58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7FBAF2C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41FFE51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1103F9A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62A96BE1"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486" w:type="dxa"/>
          </w:tcPr>
          <w:p w14:paraId="7A186B20" w14:textId="77777777" w:rsidR="000E3B54" w:rsidRPr="006363CF" w:rsidRDefault="000E3B54" w:rsidP="003D772B">
            <w:pPr>
              <w:spacing w:line="276" w:lineRule="auto"/>
              <w:rPr>
                <w:b w:val="0"/>
                <w:noProof w:val="0"/>
                <w:color w:val="1F497D" w:themeColor="text2"/>
              </w:rPr>
            </w:pPr>
            <w:r w:rsidRPr="006363CF">
              <w:rPr>
                <w:b w:val="0"/>
                <w:noProof w:val="0"/>
                <w:color w:val="1F497D" w:themeColor="text2"/>
              </w:rPr>
              <w:t>11</w:t>
            </w:r>
          </w:p>
        </w:tc>
        <w:tc>
          <w:tcPr>
            <w:tcW w:w="4035" w:type="dxa"/>
          </w:tcPr>
          <w:p w14:paraId="15D29986" w14:textId="77777777" w:rsidR="000E3B54" w:rsidRPr="00D9178E"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Vraagt hulp en bevestiging </w:t>
            </w:r>
          </w:p>
        </w:tc>
        <w:tc>
          <w:tcPr>
            <w:tcW w:w="350" w:type="dxa"/>
            <w:gridSpan w:val="2"/>
          </w:tcPr>
          <w:p w14:paraId="4B58569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7" w:type="dxa"/>
          </w:tcPr>
          <w:p w14:paraId="16FDA49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63" w:type="dxa"/>
          </w:tcPr>
          <w:p w14:paraId="1B9FD2E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1" w:type="dxa"/>
            <w:gridSpan w:val="2"/>
          </w:tcPr>
          <w:p w14:paraId="5D6ABB8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bl>
    <w:p w14:paraId="14B93B6A" w14:textId="77777777" w:rsidR="007F2F01" w:rsidRDefault="007F2F01">
      <w:r>
        <w:rPr>
          <w:b/>
        </w:rPr>
        <w:br w:type="page"/>
      </w:r>
    </w:p>
    <w:tbl>
      <w:tblPr>
        <w:tblStyle w:val="NOCNSF"/>
        <w:tblW w:w="9639" w:type="dxa"/>
        <w:tblLayout w:type="fixed"/>
        <w:tblLook w:val="0480" w:firstRow="0" w:lastRow="0" w:firstColumn="1" w:lastColumn="0" w:noHBand="0" w:noVBand="1"/>
      </w:tblPr>
      <w:tblGrid>
        <w:gridCol w:w="503"/>
        <w:gridCol w:w="3982"/>
        <w:gridCol w:w="190"/>
        <w:gridCol w:w="362"/>
        <w:gridCol w:w="348"/>
        <w:gridCol w:w="375"/>
        <w:gridCol w:w="376"/>
        <w:gridCol w:w="3503"/>
      </w:tblGrid>
      <w:tr w:rsidR="000E3B54" w:rsidRPr="0048566B" w14:paraId="3A301C5F" w14:textId="77777777" w:rsidTr="00C9331C">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8"/>
            <w:shd w:val="clear" w:color="auto" w:fill="FAD7B6"/>
          </w:tcPr>
          <w:p w14:paraId="7B8BB873" w14:textId="78133A87" w:rsidR="000E3B54" w:rsidRPr="0048566B" w:rsidRDefault="000E3B54" w:rsidP="003D772B">
            <w:pPr>
              <w:rPr>
                <w:noProof w:val="0"/>
              </w:rPr>
            </w:pPr>
            <w:r w:rsidRPr="0048566B">
              <w:rPr>
                <w:noProof w:val="0"/>
              </w:rPr>
              <w:lastRenderedPageBreak/>
              <w:t xml:space="preserve">Werkproces 1.1.4 Zorgt voor materialen </w:t>
            </w:r>
          </w:p>
        </w:tc>
      </w:tr>
      <w:tr w:rsidR="000E3B54" w:rsidRPr="0048566B" w14:paraId="68292525"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Pr>
          <w:p w14:paraId="62BD4772" w14:textId="77777777" w:rsidR="000E3B54" w:rsidRPr="006363CF" w:rsidRDefault="000E3B54" w:rsidP="003D772B">
            <w:pPr>
              <w:rPr>
                <w:b w:val="0"/>
                <w:noProof w:val="0"/>
              </w:rPr>
            </w:pPr>
            <w:r w:rsidRPr="006363CF">
              <w:rPr>
                <w:b w:val="0"/>
                <w:noProof w:val="0"/>
              </w:rPr>
              <w:t>Het resultaat van dit werkproces is:</w:t>
            </w:r>
          </w:p>
          <w:p w14:paraId="126ABF93" w14:textId="77777777" w:rsidR="000E3B54" w:rsidRDefault="000E3B54" w:rsidP="003D772B">
            <w:pPr>
              <w:pStyle w:val="Opsomming"/>
              <w:rPr>
                <w:b w:val="0"/>
                <w:noProof w:val="0"/>
              </w:rPr>
            </w:pPr>
            <w:r w:rsidRPr="006363CF">
              <w:rPr>
                <w:b w:val="0"/>
              </w:rPr>
              <w:t>De plaatsing van het materiaal verloopt conform opdracht.</w:t>
            </w:r>
          </w:p>
          <w:p w14:paraId="4BC08FB4" w14:textId="77777777" w:rsidR="006363CF" w:rsidRPr="006363CF" w:rsidRDefault="006363CF" w:rsidP="006363CF">
            <w:pPr>
              <w:pStyle w:val="Opsomming"/>
              <w:numPr>
                <w:ilvl w:val="0"/>
                <w:numId w:val="0"/>
              </w:numPr>
              <w:rPr>
                <w:b w:val="0"/>
                <w:noProof w:val="0"/>
              </w:rPr>
            </w:pPr>
          </w:p>
          <w:p w14:paraId="2444381B" w14:textId="5EEDC32B" w:rsidR="006363CF" w:rsidRPr="00056E22" w:rsidRDefault="006363CF" w:rsidP="006363CF">
            <w:pPr>
              <w:pStyle w:val="Opsomming"/>
              <w:numPr>
                <w:ilvl w:val="0"/>
                <w:numId w:val="0"/>
              </w:numPr>
              <w:rPr>
                <w:color w:val="FF0000"/>
                <w:szCs w:val="17"/>
              </w:rPr>
            </w:pPr>
            <w:r w:rsidRPr="006363CF">
              <w:rPr>
                <w:color w:val="FF0000"/>
                <w:szCs w:val="17"/>
              </w:rPr>
              <w:t>De kandidaat heeft laten zien dat hij dit werkproces beheerst:</w:t>
            </w:r>
            <w:r w:rsidR="005036CA">
              <w:rPr>
                <w:color w:val="FF0000"/>
                <w:szCs w:val="17"/>
              </w:rPr>
              <w:t xml:space="preserve">  </w:t>
            </w:r>
            <w:r w:rsidRPr="006363CF">
              <w:rPr>
                <w:color w:val="FF0000"/>
                <w:szCs w:val="17"/>
              </w:rPr>
              <w:t xml:space="preserve"> </w:t>
            </w:r>
            <w:r w:rsidRPr="006363CF">
              <w:rPr>
                <w:color w:val="FF0000"/>
                <w:szCs w:val="17"/>
              </w:rPr>
              <w:sym w:font="Symbol" w:char="F07F"/>
            </w:r>
            <w:r w:rsidRPr="006363CF">
              <w:rPr>
                <w:color w:val="FF0000"/>
                <w:szCs w:val="17"/>
              </w:rPr>
              <w:t xml:space="preserve"> ja</w:t>
            </w:r>
            <w:r w:rsidR="005036CA">
              <w:rPr>
                <w:color w:val="FF0000"/>
                <w:szCs w:val="17"/>
              </w:rPr>
              <w:t xml:space="preserve"> </w:t>
            </w:r>
            <w:r w:rsidRPr="006363CF">
              <w:rPr>
                <w:color w:val="FF0000"/>
                <w:szCs w:val="17"/>
              </w:rPr>
              <w:sym w:font="Symbol" w:char="F07F"/>
            </w:r>
            <w:r w:rsidRPr="006363CF">
              <w:rPr>
                <w:color w:val="FF0000"/>
                <w:szCs w:val="17"/>
              </w:rPr>
              <w:t xml:space="preserve"> nee </w:t>
            </w:r>
          </w:p>
        </w:tc>
      </w:tr>
      <w:tr w:rsidR="000E3B54" w:rsidRPr="0048566B" w14:paraId="18E54E44" w14:textId="77777777" w:rsidTr="00C9331C">
        <w:trPr>
          <w:trHeight w:val="567"/>
        </w:trPr>
        <w:tc>
          <w:tcPr>
            <w:cnfStyle w:val="001000000000" w:firstRow="0" w:lastRow="0" w:firstColumn="1" w:lastColumn="0" w:oddVBand="0" w:evenVBand="0" w:oddHBand="0" w:evenHBand="0" w:firstRowFirstColumn="0" w:firstRowLastColumn="0" w:lastRowFirstColumn="0" w:lastRowLastColumn="0"/>
            <w:tcW w:w="503" w:type="dxa"/>
          </w:tcPr>
          <w:p w14:paraId="0D82E545" w14:textId="77777777" w:rsidR="000E3B54" w:rsidRPr="006363CF" w:rsidRDefault="000E3B54" w:rsidP="003D772B">
            <w:pPr>
              <w:rPr>
                <w:b w:val="0"/>
                <w:noProof w:val="0"/>
              </w:rPr>
            </w:pPr>
            <w:r w:rsidRPr="006363CF">
              <w:rPr>
                <w:b w:val="0"/>
                <w:noProof w:val="0"/>
              </w:rPr>
              <w:t>12</w:t>
            </w:r>
          </w:p>
        </w:tc>
        <w:tc>
          <w:tcPr>
            <w:tcW w:w="4172" w:type="dxa"/>
            <w:gridSpan w:val="2"/>
          </w:tcPr>
          <w:p w14:paraId="71A23FF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Gaat correct om met materialen en plaatst deze volgens opdracht</w:t>
            </w:r>
          </w:p>
        </w:tc>
        <w:tc>
          <w:tcPr>
            <w:tcW w:w="362" w:type="dxa"/>
          </w:tcPr>
          <w:p w14:paraId="787CAD8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48" w:type="dxa"/>
          </w:tcPr>
          <w:p w14:paraId="621A53A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75" w:type="dxa"/>
          </w:tcPr>
          <w:p w14:paraId="2707593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879" w:type="dxa"/>
            <w:gridSpan w:val="2"/>
          </w:tcPr>
          <w:p w14:paraId="5FF6C4B5"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C9331C" w:rsidRPr="00C62CFD" w14:paraId="6893D1EC" w14:textId="77777777" w:rsidTr="000A1319">
        <w:trPr>
          <w:trHeight w:val="293"/>
        </w:trPr>
        <w:tc>
          <w:tcPr>
            <w:cnfStyle w:val="001000000000" w:firstRow="0" w:lastRow="0" w:firstColumn="1" w:lastColumn="0" w:oddVBand="0" w:evenVBand="0" w:oddHBand="0" w:evenHBand="0" w:firstRowFirstColumn="0" w:firstRowLastColumn="0" w:lastRowFirstColumn="0" w:lastRowLastColumn="0"/>
            <w:tcW w:w="4485" w:type="dxa"/>
            <w:gridSpan w:val="2"/>
          </w:tcPr>
          <w:p w14:paraId="07096B6A" w14:textId="77777777" w:rsidR="00C9331C" w:rsidRPr="00C62CFD" w:rsidRDefault="00C9331C" w:rsidP="000A1319">
            <w:pPr>
              <w:rPr>
                <w:noProof w:val="0"/>
              </w:rPr>
            </w:pPr>
            <w:r w:rsidRPr="00C62CFD">
              <w:rPr>
                <w:noProof w:val="0"/>
              </w:rPr>
              <w:t xml:space="preserve">Resultaat van de portfoliobeoordeling </w:t>
            </w:r>
          </w:p>
        </w:tc>
        <w:tc>
          <w:tcPr>
            <w:tcW w:w="1651" w:type="dxa"/>
            <w:gridSpan w:val="5"/>
          </w:tcPr>
          <w:p w14:paraId="0F6A7FDA" w14:textId="77777777" w:rsidR="00C9331C" w:rsidRPr="00C62CFD" w:rsidRDefault="00C9331C"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03" w:type="dxa"/>
            <w:vMerge w:val="restart"/>
          </w:tcPr>
          <w:p w14:paraId="03B78678" w14:textId="77777777" w:rsidR="00C9331C" w:rsidRPr="00C62CFD" w:rsidRDefault="00C9331C" w:rsidP="000A1319">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32AE6CE1" w14:textId="77777777" w:rsidR="00C9331C" w:rsidRPr="00C62CFD" w:rsidRDefault="00C9331C" w:rsidP="000A1319">
            <w:pPr>
              <w:cnfStyle w:val="000000000000" w:firstRow="0" w:lastRow="0" w:firstColumn="0" w:lastColumn="0" w:oddVBand="0" w:evenVBand="0" w:oddHBand="0" w:evenHBand="0" w:firstRowFirstColumn="0" w:firstRowLastColumn="0" w:lastRowFirstColumn="0" w:lastRowLastColumn="0"/>
              <w:rPr>
                <w:noProof w:val="0"/>
              </w:rPr>
            </w:pPr>
          </w:p>
        </w:tc>
      </w:tr>
      <w:tr w:rsidR="00C9331C" w:rsidRPr="00C62CFD" w14:paraId="19E4C488" w14:textId="77777777" w:rsidTr="000A1319">
        <w:trPr>
          <w:trHeight w:val="234"/>
        </w:trPr>
        <w:tc>
          <w:tcPr>
            <w:cnfStyle w:val="001000000000" w:firstRow="0" w:lastRow="0" w:firstColumn="1" w:lastColumn="0" w:oddVBand="0" w:evenVBand="0" w:oddHBand="0" w:evenHBand="0" w:firstRowFirstColumn="0" w:firstRowLastColumn="0" w:lastRowFirstColumn="0" w:lastRowLastColumn="0"/>
            <w:tcW w:w="6136" w:type="dxa"/>
            <w:gridSpan w:val="7"/>
          </w:tcPr>
          <w:p w14:paraId="09E930F1" w14:textId="77777777" w:rsidR="00C9331C" w:rsidRPr="00C62CFD" w:rsidRDefault="00C9331C" w:rsidP="000A1319">
            <w:pPr>
              <w:rPr>
                <w:noProof w:val="0"/>
              </w:rPr>
            </w:pPr>
            <w:r w:rsidRPr="00C62CFD">
              <w:rPr>
                <w:noProof w:val="0"/>
              </w:rPr>
              <w:t>Handtekening PVB-beoordelaar:</w:t>
            </w:r>
          </w:p>
          <w:p w14:paraId="520737BC" w14:textId="77777777" w:rsidR="00C9331C" w:rsidRPr="00C62CFD" w:rsidRDefault="00C9331C" w:rsidP="000A1319">
            <w:pPr>
              <w:rPr>
                <w:noProof w:val="0"/>
              </w:rPr>
            </w:pPr>
          </w:p>
          <w:p w14:paraId="79F20B3F" w14:textId="77777777" w:rsidR="00C9331C" w:rsidRPr="00C62CFD" w:rsidRDefault="00C9331C" w:rsidP="000A1319">
            <w:pPr>
              <w:rPr>
                <w:noProof w:val="0"/>
              </w:rPr>
            </w:pPr>
          </w:p>
          <w:p w14:paraId="55A67BED" w14:textId="77777777" w:rsidR="00C9331C" w:rsidRPr="00C62CFD" w:rsidRDefault="00C9331C" w:rsidP="000A1319">
            <w:pPr>
              <w:rPr>
                <w:noProof w:val="0"/>
              </w:rPr>
            </w:pPr>
          </w:p>
        </w:tc>
        <w:tc>
          <w:tcPr>
            <w:tcW w:w="3503" w:type="dxa"/>
            <w:vMerge/>
          </w:tcPr>
          <w:p w14:paraId="6EED1FAB" w14:textId="77777777" w:rsidR="00C9331C" w:rsidRPr="00C62CFD" w:rsidRDefault="00C9331C" w:rsidP="000A1319">
            <w:pPr>
              <w:cnfStyle w:val="000000000000" w:firstRow="0" w:lastRow="0" w:firstColumn="0" w:lastColumn="0" w:oddVBand="0" w:evenVBand="0" w:oddHBand="0" w:evenHBand="0" w:firstRowFirstColumn="0" w:firstRowLastColumn="0" w:lastRowFirstColumn="0" w:lastRowLastColumn="0"/>
              <w:rPr>
                <w:noProof w:val="0"/>
              </w:rPr>
            </w:pPr>
          </w:p>
        </w:tc>
      </w:tr>
      <w:tr w:rsidR="00C9331C" w:rsidRPr="00C62CFD" w14:paraId="1F22C109" w14:textId="77777777" w:rsidTr="000A1319">
        <w:trPr>
          <w:trHeight w:val="567"/>
        </w:trPr>
        <w:tc>
          <w:tcPr>
            <w:cnfStyle w:val="001000000000" w:firstRow="0" w:lastRow="0" w:firstColumn="1" w:lastColumn="0" w:oddVBand="0" w:evenVBand="0" w:oddHBand="0" w:evenHBand="0" w:firstRowFirstColumn="0" w:firstRowLastColumn="0" w:lastRowFirstColumn="0" w:lastRowLastColumn="0"/>
            <w:tcW w:w="6136" w:type="dxa"/>
            <w:gridSpan w:val="7"/>
          </w:tcPr>
          <w:p w14:paraId="78544DF9" w14:textId="77777777" w:rsidR="00C9331C" w:rsidRPr="00C62CFD" w:rsidRDefault="00C9331C" w:rsidP="000A1319">
            <w:pPr>
              <w:pStyle w:val="Rodetekst"/>
              <w:rPr>
                <w:noProof w:val="0"/>
              </w:rPr>
            </w:pPr>
            <w:r w:rsidRPr="00C62CFD">
              <w:rPr>
                <w:noProof w:val="0"/>
              </w:rPr>
              <w:t>Akkoord toetsingscommissie</w:t>
            </w:r>
          </w:p>
        </w:tc>
        <w:tc>
          <w:tcPr>
            <w:tcW w:w="3503" w:type="dxa"/>
          </w:tcPr>
          <w:p w14:paraId="55404EFA" w14:textId="77777777" w:rsidR="00C9331C" w:rsidRPr="00C62CFD" w:rsidRDefault="00C9331C"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35055CD0" w14:textId="77777777" w:rsidR="000E3B54" w:rsidRPr="0048566B" w:rsidRDefault="000E3B54" w:rsidP="000E3B54">
      <w:pPr>
        <w:pStyle w:val="Hoofdstuktitelongenummerd"/>
        <w:sectPr w:rsidR="000E3B54" w:rsidRPr="0048566B" w:rsidSect="00E33570">
          <w:footerReference w:type="default" r:id="rId17"/>
          <w:pgSz w:w="11906" w:h="16838"/>
          <w:pgMar w:top="1134" w:right="1418" w:bottom="1134" w:left="1418" w:header="709" w:footer="709" w:gutter="0"/>
          <w:cols w:space="708"/>
          <w:docGrid w:linePitch="231"/>
        </w:sectPr>
      </w:pPr>
    </w:p>
    <w:p w14:paraId="29C6656A" w14:textId="77777777" w:rsidR="000E3B54" w:rsidRPr="005C29F7" w:rsidRDefault="000E3B54" w:rsidP="000E3B54">
      <w:pPr>
        <w:pStyle w:val="Kop1"/>
        <w:ind w:left="567" w:hanging="567"/>
        <w:rPr>
          <w:noProof w:val="0"/>
          <w:color w:val="1F497D"/>
        </w:rPr>
      </w:pPr>
      <w:bookmarkStart w:id="105" w:name="_Toc341359115"/>
      <w:bookmarkStart w:id="106" w:name="_Toc341549076"/>
      <w:bookmarkStart w:id="107" w:name="_Toc344466114"/>
      <w:bookmarkStart w:id="108" w:name="_Toc474264146"/>
      <w:bookmarkStart w:id="109" w:name="_Toc355505828"/>
      <w:r w:rsidRPr="005C29F7">
        <w:rPr>
          <w:noProof w:val="0"/>
          <w:color w:val="1F497D"/>
        </w:rPr>
        <w:lastRenderedPageBreak/>
        <w:t>PVB 1.2 Zorgen voor maatregelen</w:t>
      </w:r>
      <w:bookmarkEnd w:id="105"/>
      <w:bookmarkEnd w:id="106"/>
      <w:bookmarkEnd w:id="107"/>
      <w:bookmarkEnd w:id="108"/>
      <w:bookmarkEnd w:id="109"/>
      <w:r w:rsidRPr="005C29F7">
        <w:rPr>
          <w:noProof w:val="0"/>
          <w:color w:val="1F497D"/>
        </w:rPr>
        <w:t xml:space="preserve"> </w:t>
      </w:r>
    </w:p>
    <w:p w14:paraId="3B2D62C8" w14:textId="77777777" w:rsidR="000E3B54" w:rsidRPr="005C29F7" w:rsidRDefault="000E3B54" w:rsidP="000E3B54">
      <w:pPr>
        <w:pStyle w:val="KopOngenummerd"/>
        <w:rPr>
          <w:noProof w:val="0"/>
          <w:color w:val="1F497D"/>
        </w:rPr>
      </w:pPr>
      <w:r w:rsidRPr="005C29F7">
        <w:rPr>
          <w:noProof w:val="0"/>
          <w:color w:val="1F497D"/>
        </w:rPr>
        <w:t xml:space="preserve">Deelkwalificatie van trainer-coach 1 </w:t>
      </w:r>
    </w:p>
    <w:p w14:paraId="5733733D" w14:textId="77777777" w:rsidR="000E3B54" w:rsidRPr="0048566B" w:rsidRDefault="000E3B54" w:rsidP="000E3B54">
      <w:pPr>
        <w:pStyle w:val="Kop2"/>
        <w:rPr>
          <w:rFonts w:eastAsia="Times New Roman"/>
          <w:noProof w:val="0"/>
        </w:rPr>
      </w:pPr>
      <w:bookmarkStart w:id="110" w:name="_Toc341359116"/>
      <w:bookmarkStart w:id="111" w:name="_Toc341549077"/>
      <w:bookmarkStart w:id="112" w:name="_Toc344466115"/>
      <w:bookmarkStart w:id="113" w:name="_Toc474264147"/>
      <w:bookmarkStart w:id="114" w:name="_Toc355505829"/>
      <w:r w:rsidRPr="0048566B">
        <w:rPr>
          <w:rFonts w:eastAsia="Times New Roman"/>
          <w:noProof w:val="0"/>
        </w:rPr>
        <w:t>Inleiding</w:t>
      </w:r>
      <w:bookmarkEnd w:id="110"/>
      <w:bookmarkEnd w:id="111"/>
      <w:bookmarkEnd w:id="112"/>
      <w:bookmarkEnd w:id="113"/>
      <w:bookmarkEnd w:id="114"/>
      <w:r w:rsidRPr="0048566B">
        <w:rPr>
          <w:rFonts w:eastAsia="Times New Roman"/>
          <w:noProof w:val="0"/>
        </w:rPr>
        <w:t xml:space="preserve"> </w:t>
      </w:r>
    </w:p>
    <w:p w14:paraId="6BD8CA2B" w14:textId="77777777" w:rsidR="000E3B54" w:rsidRPr="0048566B" w:rsidRDefault="000E3B54" w:rsidP="000E3B54">
      <w:pPr>
        <w:rPr>
          <w:noProof w:val="0"/>
        </w:rPr>
      </w:pPr>
    </w:p>
    <w:p w14:paraId="76D0B9BF" w14:textId="77777777" w:rsidR="000E3B54" w:rsidRPr="0048566B" w:rsidRDefault="000E3B54" w:rsidP="000E3B54">
      <w:pPr>
        <w:rPr>
          <w:noProof w:val="0"/>
        </w:rPr>
      </w:pPr>
      <w:r w:rsidRPr="0048566B">
        <w:rPr>
          <w:noProof w:val="0"/>
        </w:rPr>
        <w:t xml:space="preserve">Om het door </w:t>
      </w:r>
      <w:r w:rsidRPr="0048566B">
        <w:rPr>
          <w:noProof w:val="0"/>
          <w:color w:val="FF0000"/>
        </w:rPr>
        <w:t>de eigen sportbond</w:t>
      </w:r>
      <w:r w:rsidRPr="0048566B">
        <w:rPr>
          <w:noProof w:val="0"/>
        </w:rPr>
        <w:t xml:space="preserve"> </w:t>
      </w:r>
      <w:r w:rsidRPr="0048566B">
        <w:rPr>
          <w:noProof w:val="0"/>
          <w:color w:val="FF0000"/>
        </w:rPr>
        <w:t>en</w:t>
      </w:r>
      <w:r w:rsidRPr="0048566B">
        <w:rPr>
          <w:noProof w:val="0"/>
        </w:rPr>
        <w:t xml:space="preserve"> NOC*NSF erkende diploma </w:t>
      </w:r>
      <w:r w:rsidRPr="0048566B">
        <w:rPr>
          <w:noProof w:val="0"/>
          <w:color w:val="FF0000"/>
        </w:rPr>
        <w:t>trainer-coach</w:t>
      </w:r>
      <w:r w:rsidRPr="0048566B">
        <w:rPr>
          <w:noProof w:val="0"/>
        </w:rPr>
        <w:t xml:space="preserve"> 1 te behalen, moet je </w:t>
      </w:r>
      <w:r w:rsidRPr="006047C2">
        <w:rPr>
          <w:noProof w:val="0"/>
        </w:rPr>
        <w:t>twee</w:t>
      </w:r>
      <w:r w:rsidRPr="0048566B">
        <w:rPr>
          <w:noProof w:val="0"/>
        </w:rPr>
        <w:t xml:space="preserve"> kerntaken op niveau 1 beheersen. Door met succes een proeve van bekwaamheid (PVB) af te leggen, toon je aan dat je een kerntaak beheerst. </w:t>
      </w:r>
    </w:p>
    <w:p w14:paraId="4072C468" w14:textId="77777777" w:rsidR="000E3B54" w:rsidRPr="0048566B" w:rsidRDefault="000E3B54" w:rsidP="000E3B54">
      <w:pPr>
        <w:pStyle w:val="Kop2"/>
        <w:numPr>
          <w:ilvl w:val="0"/>
          <w:numId w:val="15"/>
        </w:numPr>
        <w:rPr>
          <w:noProof w:val="0"/>
        </w:rPr>
      </w:pPr>
      <w:bookmarkStart w:id="115" w:name="_Toc341359117"/>
      <w:bookmarkStart w:id="116" w:name="_Toc341549078"/>
      <w:bookmarkStart w:id="117" w:name="_Toc344466116"/>
      <w:bookmarkStart w:id="118" w:name="_Toc474264148"/>
      <w:bookmarkStart w:id="119" w:name="_Toc355505830"/>
      <w:r w:rsidRPr="0048566B">
        <w:rPr>
          <w:noProof w:val="0"/>
        </w:rPr>
        <w:t>Doelstelling</w:t>
      </w:r>
      <w:bookmarkEnd w:id="115"/>
      <w:bookmarkEnd w:id="116"/>
      <w:bookmarkEnd w:id="117"/>
      <w:bookmarkEnd w:id="118"/>
      <w:bookmarkEnd w:id="119"/>
      <w:r w:rsidRPr="0048566B">
        <w:rPr>
          <w:noProof w:val="0"/>
        </w:rPr>
        <w:t xml:space="preserve"> </w:t>
      </w:r>
    </w:p>
    <w:p w14:paraId="0DE5928A" w14:textId="77777777" w:rsidR="000E3B54" w:rsidRPr="0048566B" w:rsidRDefault="000E3B54" w:rsidP="000E3B54">
      <w:pPr>
        <w:rPr>
          <w:noProof w:val="0"/>
        </w:rPr>
      </w:pPr>
    </w:p>
    <w:p w14:paraId="3B3379EC" w14:textId="77777777" w:rsidR="000E3B54" w:rsidRPr="0048566B" w:rsidRDefault="000E3B54" w:rsidP="000E3B54">
      <w:pPr>
        <w:rPr>
          <w:noProof w:val="0"/>
        </w:rPr>
      </w:pPr>
      <w:r w:rsidRPr="0048566B">
        <w:rPr>
          <w:noProof w:val="0"/>
        </w:rPr>
        <w:t xml:space="preserve">Deze PVB heeft betrekking op kerntaak 1.2, het zorgen voor maatregelen. Met deze PVB toon je aan dat je: </w:t>
      </w:r>
    </w:p>
    <w:p w14:paraId="40D918A5" w14:textId="414BA237" w:rsidR="000E3B54" w:rsidRPr="00876D0D" w:rsidRDefault="00876D0D" w:rsidP="000E3B54">
      <w:pPr>
        <w:pStyle w:val="Opsomming"/>
        <w:rPr>
          <w:b/>
          <w:noProof w:val="0"/>
        </w:rPr>
      </w:pPr>
      <w:r w:rsidRPr="00876D0D">
        <w:rPr>
          <w:b/>
          <w:noProof w:val="0"/>
          <w:color w:val="FF0000"/>
        </w:rPr>
        <w:t>Sporters</w:t>
      </w:r>
      <w:r w:rsidRPr="00876D0D">
        <w:rPr>
          <w:b/>
          <w:noProof w:val="0"/>
        </w:rPr>
        <w:t xml:space="preserve"> </w:t>
      </w:r>
      <w:r w:rsidR="000E3B54" w:rsidRPr="00876D0D">
        <w:rPr>
          <w:b/>
          <w:noProof w:val="0"/>
        </w:rPr>
        <w:t>kunt begeleiden bij een wedstrijd;</w:t>
      </w:r>
    </w:p>
    <w:p w14:paraId="63933779" w14:textId="09A3D4D7" w:rsidR="000E3B54" w:rsidRPr="00876D0D" w:rsidRDefault="00876D0D" w:rsidP="000E3B54">
      <w:pPr>
        <w:pStyle w:val="Opsomming"/>
        <w:rPr>
          <w:b/>
          <w:noProof w:val="0"/>
        </w:rPr>
      </w:pPr>
      <w:r w:rsidRPr="00876D0D">
        <w:rPr>
          <w:b/>
          <w:noProof w:val="0"/>
        </w:rPr>
        <w:t xml:space="preserve">Hygiëne </w:t>
      </w:r>
      <w:r w:rsidR="000E3B54" w:rsidRPr="00876D0D">
        <w:rPr>
          <w:b/>
          <w:noProof w:val="0"/>
        </w:rPr>
        <w:t>kunt waarborgen;</w:t>
      </w:r>
    </w:p>
    <w:p w14:paraId="21C40C61" w14:textId="5559A5DD" w:rsidR="000E3B54" w:rsidRPr="00876D0D" w:rsidRDefault="00876D0D" w:rsidP="000E3B54">
      <w:pPr>
        <w:pStyle w:val="Opsomming"/>
        <w:rPr>
          <w:b/>
          <w:noProof w:val="0"/>
        </w:rPr>
      </w:pPr>
      <w:r w:rsidRPr="00876D0D">
        <w:rPr>
          <w:b/>
          <w:noProof w:val="0"/>
        </w:rPr>
        <w:t xml:space="preserve">Afspraken </w:t>
      </w:r>
      <w:r w:rsidR="000E3B54" w:rsidRPr="00876D0D">
        <w:rPr>
          <w:b/>
          <w:noProof w:val="0"/>
        </w:rPr>
        <w:t>kunt maken;</w:t>
      </w:r>
    </w:p>
    <w:p w14:paraId="791B9C88" w14:textId="19DC8CE7" w:rsidR="000E3B54" w:rsidRPr="00876D0D" w:rsidRDefault="00876D0D" w:rsidP="000E3B54">
      <w:pPr>
        <w:pStyle w:val="Opsomming"/>
        <w:rPr>
          <w:b/>
          <w:noProof w:val="0"/>
        </w:rPr>
      </w:pPr>
      <w:r w:rsidRPr="00876D0D">
        <w:rPr>
          <w:b/>
          <w:noProof w:val="0"/>
        </w:rPr>
        <w:t xml:space="preserve">Formaliteiten </w:t>
      </w:r>
      <w:r w:rsidR="000E3B54" w:rsidRPr="00876D0D">
        <w:rPr>
          <w:b/>
          <w:noProof w:val="0"/>
        </w:rPr>
        <w:t xml:space="preserve">kunt afhandelen. </w:t>
      </w:r>
    </w:p>
    <w:p w14:paraId="33510F8F" w14:textId="77777777" w:rsidR="000E3B54" w:rsidRPr="0048566B" w:rsidRDefault="000E3B54" w:rsidP="000E3B54">
      <w:pPr>
        <w:pStyle w:val="Kop2"/>
        <w:numPr>
          <w:ilvl w:val="0"/>
          <w:numId w:val="15"/>
        </w:numPr>
        <w:rPr>
          <w:noProof w:val="0"/>
        </w:rPr>
      </w:pPr>
      <w:bookmarkStart w:id="120" w:name="_Toc341359118"/>
      <w:bookmarkStart w:id="121" w:name="_Toc341549079"/>
      <w:bookmarkStart w:id="122" w:name="_Toc344466117"/>
      <w:bookmarkStart w:id="123" w:name="_Toc474264149"/>
      <w:bookmarkStart w:id="124" w:name="_Toc355505831"/>
      <w:r w:rsidRPr="0048566B">
        <w:rPr>
          <w:noProof w:val="0"/>
        </w:rPr>
        <w:t>Opdracht</w:t>
      </w:r>
      <w:bookmarkEnd w:id="120"/>
      <w:bookmarkEnd w:id="121"/>
      <w:bookmarkEnd w:id="122"/>
      <w:bookmarkEnd w:id="123"/>
      <w:bookmarkEnd w:id="124"/>
      <w:r w:rsidRPr="0048566B">
        <w:rPr>
          <w:noProof w:val="0"/>
        </w:rPr>
        <w:tab/>
        <w:t xml:space="preserve"> </w:t>
      </w:r>
    </w:p>
    <w:p w14:paraId="47CEA80E" w14:textId="77777777" w:rsidR="000E3B54" w:rsidRPr="0048566B" w:rsidRDefault="000E3B54" w:rsidP="000E3B54">
      <w:pPr>
        <w:rPr>
          <w:noProof w:val="0"/>
        </w:rPr>
      </w:pPr>
    </w:p>
    <w:p w14:paraId="5E120962" w14:textId="623A4EE7" w:rsidR="000E3B54" w:rsidRPr="0048566B" w:rsidRDefault="000E3B54" w:rsidP="000E3B54">
      <w:pPr>
        <w:rPr>
          <w:noProof w:val="0"/>
        </w:rPr>
      </w:pPr>
      <w:r w:rsidRPr="0048566B">
        <w:rPr>
          <w:noProof w:val="0"/>
        </w:rPr>
        <w:t>De algemene opdracht voor deze PVB is: ‘Zorg voor maatregelen’. Deze opdracht voer je uit aan de hand van vier</w:t>
      </w:r>
      <w:r w:rsidR="005036CA">
        <w:rPr>
          <w:noProof w:val="0"/>
        </w:rPr>
        <w:t xml:space="preserve"> </w:t>
      </w:r>
      <w:r w:rsidRPr="0048566B">
        <w:rPr>
          <w:noProof w:val="0"/>
        </w:rPr>
        <w:t xml:space="preserve">deelopdrachten. </w:t>
      </w:r>
    </w:p>
    <w:p w14:paraId="74FEEECF" w14:textId="77777777" w:rsidR="000E3B54" w:rsidRPr="0048566B" w:rsidRDefault="000E3B54" w:rsidP="000E3B54">
      <w:pPr>
        <w:rPr>
          <w:noProof w:val="0"/>
        </w:rPr>
      </w:pPr>
    </w:p>
    <w:p w14:paraId="731C5EDA" w14:textId="77777777" w:rsidR="000E3B54" w:rsidRPr="0048566B" w:rsidRDefault="000E3B54" w:rsidP="000E3B54">
      <w:pPr>
        <w:rPr>
          <w:noProof w:val="0"/>
        </w:rPr>
      </w:pPr>
      <w:r w:rsidRPr="0048566B">
        <w:rPr>
          <w:noProof w:val="0"/>
        </w:rPr>
        <w:t xml:space="preserve">De vier deelopdrachten hebben betrekking op de volgende werkprocessen: </w:t>
      </w:r>
    </w:p>
    <w:p w14:paraId="226FC184" w14:textId="77777777" w:rsidR="000E3B54" w:rsidRPr="00876D0D" w:rsidRDefault="000E3B54" w:rsidP="000E3B54">
      <w:pPr>
        <w:pStyle w:val="Opsomming"/>
        <w:rPr>
          <w:b/>
          <w:noProof w:val="0"/>
        </w:rPr>
      </w:pPr>
      <w:r w:rsidRPr="00876D0D">
        <w:rPr>
          <w:b/>
          <w:noProof w:val="0"/>
        </w:rPr>
        <w:t xml:space="preserve">1.2.1 Begeleidt </w:t>
      </w:r>
      <w:r w:rsidRPr="00876D0D">
        <w:rPr>
          <w:b/>
          <w:noProof w:val="0"/>
          <w:color w:val="FF0000"/>
        </w:rPr>
        <w:t>sporters</w:t>
      </w:r>
      <w:r w:rsidRPr="00876D0D">
        <w:rPr>
          <w:b/>
          <w:noProof w:val="0"/>
        </w:rPr>
        <w:t xml:space="preserve"> bij wedstrijden;</w:t>
      </w:r>
    </w:p>
    <w:p w14:paraId="345FA338" w14:textId="77777777" w:rsidR="000E3B54" w:rsidRPr="00876D0D" w:rsidRDefault="000E3B54" w:rsidP="000E3B54">
      <w:pPr>
        <w:pStyle w:val="Opsomming"/>
        <w:rPr>
          <w:b/>
          <w:noProof w:val="0"/>
        </w:rPr>
      </w:pPr>
      <w:r w:rsidRPr="00876D0D">
        <w:rPr>
          <w:b/>
          <w:noProof w:val="0"/>
        </w:rPr>
        <w:t>1.2.2 Bewaakt de hygiëneregels;</w:t>
      </w:r>
    </w:p>
    <w:p w14:paraId="54057302" w14:textId="77777777" w:rsidR="000E3B54" w:rsidRPr="00876D0D" w:rsidRDefault="000E3B54" w:rsidP="000E3B54">
      <w:pPr>
        <w:pStyle w:val="Opsomming"/>
        <w:rPr>
          <w:b/>
          <w:noProof w:val="0"/>
        </w:rPr>
      </w:pPr>
      <w:r w:rsidRPr="00876D0D">
        <w:rPr>
          <w:b/>
          <w:noProof w:val="0"/>
        </w:rPr>
        <w:t>1.2.3 Maakt afspraken;</w:t>
      </w:r>
    </w:p>
    <w:p w14:paraId="701A017E" w14:textId="77777777" w:rsidR="000E3B54" w:rsidRPr="00876D0D" w:rsidRDefault="000E3B54" w:rsidP="000E3B54">
      <w:pPr>
        <w:pStyle w:val="Opsomming"/>
        <w:rPr>
          <w:b/>
          <w:noProof w:val="0"/>
        </w:rPr>
      </w:pPr>
      <w:r w:rsidRPr="00876D0D">
        <w:rPr>
          <w:b/>
          <w:noProof w:val="0"/>
        </w:rPr>
        <w:t>1.2.4 Handelt formaliteiten af.</w:t>
      </w:r>
    </w:p>
    <w:p w14:paraId="30B842F3" w14:textId="77777777" w:rsidR="000E3B54" w:rsidRPr="0048566B" w:rsidRDefault="000E3B54" w:rsidP="000E3B54">
      <w:pPr>
        <w:pStyle w:val="Kop2"/>
        <w:numPr>
          <w:ilvl w:val="0"/>
          <w:numId w:val="15"/>
        </w:numPr>
        <w:rPr>
          <w:noProof w:val="0"/>
        </w:rPr>
      </w:pPr>
      <w:bookmarkStart w:id="125" w:name="_Toc341359119"/>
      <w:bookmarkStart w:id="126" w:name="_Toc341549080"/>
      <w:bookmarkStart w:id="127" w:name="_Toc344466118"/>
      <w:bookmarkStart w:id="128" w:name="_Toc474264150"/>
      <w:bookmarkStart w:id="129" w:name="_Toc355505832"/>
      <w:r w:rsidRPr="0048566B">
        <w:rPr>
          <w:noProof w:val="0"/>
        </w:rPr>
        <w:t>Eisen voor toelating PVB</w:t>
      </w:r>
      <w:bookmarkEnd w:id="125"/>
      <w:bookmarkEnd w:id="126"/>
      <w:bookmarkEnd w:id="127"/>
      <w:bookmarkEnd w:id="128"/>
      <w:bookmarkEnd w:id="129"/>
      <w:r w:rsidRPr="0048566B">
        <w:rPr>
          <w:noProof w:val="0"/>
        </w:rPr>
        <w:t xml:space="preserve"> </w:t>
      </w:r>
    </w:p>
    <w:p w14:paraId="27ED27A4" w14:textId="77777777" w:rsidR="000E3B54" w:rsidRPr="0048566B" w:rsidRDefault="000E3B54" w:rsidP="000E3B54">
      <w:pPr>
        <w:rPr>
          <w:noProof w:val="0"/>
        </w:rPr>
      </w:pPr>
    </w:p>
    <w:p w14:paraId="50167D5E" w14:textId="77777777" w:rsidR="000E3B54" w:rsidRPr="0048566B" w:rsidRDefault="000E3B54" w:rsidP="000E3B54">
      <w:pPr>
        <w:rPr>
          <w:noProof w:val="0"/>
        </w:rPr>
      </w:pPr>
      <w:r w:rsidRPr="0048566B">
        <w:rPr>
          <w:noProof w:val="0"/>
        </w:rPr>
        <w:t xml:space="preserve">Je kan je portfolio ter beoordeling aanbieden als je voldoet aan de volgende eisen: </w:t>
      </w:r>
    </w:p>
    <w:p w14:paraId="09D4613C" w14:textId="1B6D189A" w:rsidR="000E3B54" w:rsidRPr="00876D0D" w:rsidRDefault="00876D0D" w:rsidP="000E3B54">
      <w:pPr>
        <w:pStyle w:val="Opsomming"/>
        <w:rPr>
          <w:b/>
          <w:noProof w:val="0"/>
        </w:rPr>
      </w:pPr>
      <w:r w:rsidRPr="00876D0D">
        <w:rPr>
          <w:b/>
          <w:noProof w:val="0"/>
        </w:rPr>
        <w:t xml:space="preserve">Je </w:t>
      </w:r>
      <w:r w:rsidR="000E3B54" w:rsidRPr="00876D0D">
        <w:rPr>
          <w:b/>
          <w:noProof w:val="0"/>
        </w:rPr>
        <w:t xml:space="preserve">bent minstens </w:t>
      </w:r>
      <w:r w:rsidR="000E3B54" w:rsidRPr="00876D0D">
        <w:rPr>
          <w:rStyle w:val="Standaard1roodChar"/>
          <w:rFonts w:eastAsiaTheme="minorHAnsi"/>
          <w:b/>
          <w:noProof w:val="0"/>
        </w:rPr>
        <w:t>…</w:t>
      </w:r>
      <w:r w:rsidR="000E3B54" w:rsidRPr="00876D0D">
        <w:rPr>
          <w:b/>
          <w:noProof w:val="0"/>
        </w:rPr>
        <w:t xml:space="preserve"> jaar oud;</w:t>
      </w:r>
    </w:p>
    <w:p w14:paraId="33A2E55B" w14:textId="42F1D94D" w:rsidR="000E3B54" w:rsidRPr="00876D0D" w:rsidRDefault="00876D0D" w:rsidP="000E3B54">
      <w:pPr>
        <w:pStyle w:val="Opsomming"/>
        <w:rPr>
          <w:b/>
          <w:noProof w:val="0"/>
          <w:color w:val="FF0000"/>
        </w:rPr>
      </w:pPr>
      <w:r w:rsidRPr="00876D0D">
        <w:rPr>
          <w:b/>
          <w:noProof w:val="0"/>
          <w:color w:val="FF0000"/>
        </w:rPr>
        <w:t xml:space="preserve">Je </w:t>
      </w:r>
      <w:r w:rsidR="000E3B54" w:rsidRPr="00876D0D">
        <w:rPr>
          <w:b/>
          <w:noProof w:val="0"/>
          <w:color w:val="FF0000"/>
        </w:rPr>
        <w:t>bent lid van de bond;</w:t>
      </w:r>
    </w:p>
    <w:p w14:paraId="0B45B47F" w14:textId="19132CA0" w:rsidR="000E3B54" w:rsidRPr="00876D0D" w:rsidRDefault="00876D0D" w:rsidP="000E3B54">
      <w:pPr>
        <w:pStyle w:val="Opsomming"/>
        <w:rPr>
          <w:b/>
          <w:noProof w:val="0"/>
          <w:color w:val="FF0000"/>
        </w:rPr>
      </w:pPr>
      <w:r w:rsidRPr="00876D0D">
        <w:rPr>
          <w:b/>
          <w:noProof w:val="0"/>
          <w:color w:val="FF0000"/>
        </w:rPr>
        <w:t xml:space="preserve">Je </w:t>
      </w:r>
      <w:r w:rsidR="000E3B54" w:rsidRPr="00876D0D">
        <w:rPr>
          <w:b/>
          <w:noProof w:val="0"/>
          <w:color w:val="FF0000"/>
        </w:rPr>
        <w:t>bes</w:t>
      </w:r>
      <w:r w:rsidR="002555A5">
        <w:rPr>
          <w:b/>
          <w:noProof w:val="0"/>
          <w:color w:val="FF0000"/>
        </w:rPr>
        <w:t>chikt over eigen vaardigheden …</w:t>
      </w:r>
      <w:bookmarkStart w:id="130" w:name="_GoBack"/>
      <w:bookmarkEnd w:id="130"/>
      <w:r w:rsidR="000E3B54" w:rsidRPr="00876D0D">
        <w:rPr>
          <w:b/>
          <w:noProof w:val="0"/>
          <w:color w:val="FF0000"/>
        </w:rPr>
        <w:t>;</w:t>
      </w:r>
    </w:p>
    <w:p w14:paraId="0C2A16D9" w14:textId="353FAA51" w:rsidR="000E3B54" w:rsidRPr="00876D0D" w:rsidRDefault="00876D0D" w:rsidP="000E3B54">
      <w:pPr>
        <w:pStyle w:val="Opsomming"/>
        <w:rPr>
          <w:b/>
          <w:noProof w:val="0"/>
          <w:color w:val="FF0000"/>
        </w:rPr>
      </w:pPr>
      <w:r w:rsidRPr="00876D0D">
        <w:rPr>
          <w:b/>
          <w:noProof w:val="0"/>
          <w:color w:val="FF0000"/>
        </w:rPr>
        <w:t xml:space="preserve">Je </w:t>
      </w:r>
      <w:r w:rsidR="000E3B54" w:rsidRPr="00876D0D">
        <w:rPr>
          <w:b/>
          <w:noProof w:val="0"/>
          <w:color w:val="FF0000"/>
        </w:rPr>
        <w:t>hebt het inschrijfgeld voor de PVB betaald.</w:t>
      </w:r>
    </w:p>
    <w:p w14:paraId="45BB4AD7" w14:textId="77777777" w:rsidR="000E3B54" w:rsidRPr="0048566B" w:rsidRDefault="000E3B54" w:rsidP="000E3B54">
      <w:pPr>
        <w:pStyle w:val="Kop2"/>
        <w:numPr>
          <w:ilvl w:val="0"/>
          <w:numId w:val="15"/>
        </w:numPr>
        <w:rPr>
          <w:noProof w:val="0"/>
        </w:rPr>
      </w:pPr>
      <w:bookmarkStart w:id="131" w:name="_Toc341359120"/>
      <w:bookmarkStart w:id="132" w:name="_Toc341549081"/>
      <w:bookmarkStart w:id="133" w:name="_Toc344466119"/>
      <w:bookmarkStart w:id="134" w:name="_Toc474264151"/>
      <w:bookmarkStart w:id="135" w:name="_Toc355505833"/>
      <w:r w:rsidRPr="0048566B">
        <w:rPr>
          <w:noProof w:val="0"/>
        </w:rPr>
        <w:t>Onderdelen PVB</w:t>
      </w:r>
      <w:bookmarkEnd w:id="131"/>
      <w:bookmarkEnd w:id="132"/>
      <w:bookmarkEnd w:id="133"/>
      <w:bookmarkEnd w:id="134"/>
      <w:bookmarkEnd w:id="135"/>
      <w:r w:rsidRPr="0048566B">
        <w:rPr>
          <w:noProof w:val="0"/>
        </w:rPr>
        <w:t xml:space="preserve"> </w:t>
      </w:r>
    </w:p>
    <w:p w14:paraId="3D32E2F0" w14:textId="77777777" w:rsidR="000E3B54" w:rsidRPr="0048566B" w:rsidRDefault="000E3B54" w:rsidP="000E3B54">
      <w:pPr>
        <w:rPr>
          <w:noProof w:val="0"/>
        </w:rPr>
      </w:pPr>
    </w:p>
    <w:p w14:paraId="6438D9F1" w14:textId="77777777" w:rsidR="000E3B54" w:rsidRPr="0048566B" w:rsidRDefault="000E3B54" w:rsidP="000E3B54">
      <w:pPr>
        <w:rPr>
          <w:noProof w:val="0"/>
        </w:rPr>
      </w:pPr>
      <w:r w:rsidRPr="0048566B">
        <w:rPr>
          <w:noProof w:val="0"/>
        </w:rPr>
        <w:t xml:space="preserve">De PVB bestaat uit een portfoliobeoordeling. Een portfoliobeoordeling bestaat uit een beoordeling van het portfolio </w:t>
      </w:r>
      <w:r w:rsidRPr="0048566B">
        <w:rPr>
          <w:noProof w:val="0"/>
          <w:color w:val="FF0000"/>
        </w:rPr>
        <w:t xml:space="preserve">en een aanvullend reflectie-interview van maximaal 15 minuten </w:t>
      </w:r>
      <w:r w:rsidRPr="0048566B">
        <w:rPr>
          <w:noProof w:val="0"/>
        </w:rPr>
        <w:t xml:space="preserve">door de PVB-beoordelaar. De </w:t>
      </w:r>
      <w:r w:rsidRPr="0048566B">
        <w:rPr>
          <w:noProof w:val="0"/>
          <w:color w:val="FF0000"/>
        </w:rPr>
        <w:t>ingevulde werkbladen</w:t>
      </w:r>
      <w:r w:rsidRPr="0048566B">
        <w:rPr>
          <w:noProof w:val="0"/>
        </w:rPr>
        <w:t xml:space="preserve"> van de deelopdrachten vormen samen je portfolio.</w:t>
      </w:r>
    </w:p>
    <w:p w14:paraId="740DDAB3" w14:textId="77777777" w:rsidR="000E3B54" w:rsidRPr="0048566B" w:rsidRDefault="000E3B54" w:rsidP="000E3B54">
      <w:pPr>
        <w:rPr>
          <w:noProof w:val="0"/>
          <w:color w:val="FF0000"/>
        </w:rPr>
      </w:pPr>
    </w:p>
    <w:p w14:paraId="528BF14C" w14:textId="77777777" w:rsidR="000E3B54" w:rsidRPr="0048566B" w:rsidRDefault="000E3B54" w:rsidP="000E3B54">
      <w:pPr>
        <w:rPr>
          <w:noProof w:val="0"/>
        </w:rPr>
      </w:pPr>
      <w:r w:rsidRPr="0048566B">
        <w:rPr>
          <w:noProof w:val="0"/>
        </w:rPr>
        <w:t xml:space="preserve">De beoordelingscriteria staan in het protocol van PVB 1.2. </w:t>
      </w:r>
    </w:p>
    <w:p w14:paraId="5DB4DC94" w14:textId="77777777" w:rsidR="000E3B54" w:rsidRPr="0048566B" w:rsidRDefault="000E3B54" w:rsidP="000E3B54">
      <w:pPr>
        <w:pStyle w:val="Kop2"/>
        <w:numPr>
          <w:ilvl w:val="0"/>
          <w:numId w:val="15"/>
        </w:numPr>
        <w:rPr>
          <w:noProof w:val="0"/>
        </w:rPr>
      </w:pPr>
      <w:bookmarkStart w:id="136" w:name="_Toc341359121"/>
      <w:bookmarkStart w:id="137" w:name="_Toc341549082"/>
      <w:bookmarkStart w:id="138" w:name="_Toc344466120"/>
      <w:bookmarkStart w:id="139" w:name="_Toc474264152"/>
      <w:bookmarkStart w:id="140" w:name="_Toc355505834"/>
      <w:r w:rsidRPr="0048566B">
        <w:rPr>
          <w:noProof w:val="0"/>
        </w:rPr>
        <w:t>Afnamecondities</w:t>
      </w:r>
      <w:bookmarkEnd w:id="136"/>
      <w:bookmarkEnd w:id="137"/>
      <w:bookmarkEnd w:id="138"/>
      <w:bookmarkEnd w:id="139"/>
      <w:bookmarkEnd w:id="140"/>
      <w:r w:rsidRPr="0048566B">
        <w:rPr>
          <w:noProof w:val="0"/>
        </w:rPr>
        <w:t xml:space="preserve"> </w:t>
      </w:r>
    </w:p>
    <w:p w14:paraId="7E7F1026" w14:textId="77777777" w:rsidR="000E3B54" w:rsidRPr="0048566B" w:rsidRDefault="000E3B54" w:rsidP="000E3B54">
      <w:pPr>
        <w:rPr>
          <w:noProof w:val="0"/>
        </w:rPr>
      </w:pPr>
    </w:p>
    <w:p w14:paraId="6B9B81B4" w14:textId="18A0A2C5" w:rsidR="00876D0D" w:rsidRDefault="000E3B54" w:rsidP="000E3B54">
      <w:pPr>
        <w:rPr>
          <w:noProof w:val="0"/>
        </w:rPr>
      </w:pPr>
      <w:r w:rsidRPr="0048566B">
        <w:rPr>
          <w:noProof w:val="0"/>
        </w:rPr>
        <w:t xml:space="preserve">Je zorgt voor maatregelen </w:t>
      </w:r>
      <w:r w:rsidRPr="0048566B">
        <w:rPr>
          <w:noProof w:val="0"/>
          <w:color w:val="FF0000"/>
        </w:rPr>
        <w:t xml:space="preserve">rondom wedstrijden/toetsen/activiteiten </w:t>
      </w:r>
      <w:r w:rsidRPr="0048566B">
        <w:rPr>
          <w:noProof w:val="0"/>
        </w:rPr>
        <w:t xml:space="preserve">onder de </w:t>
      </w:r>
      <w:r w:rsidRPr="0048566B">
        <w:rPr>
          <w:noProof w:val="0"/>
          <w:color w:val="FF0000"/>
        </w:rPr>
        <w:t>directe</w:t>
      </w:r>
      <w:r w:rsidRPr="0048566B">
        <w:rPr>
          <w:noProof w:val="0"/>
        </w:rPr>
        <w:t xml:space="preserve"> verantwoordelijkheid van een </w:t>
      </w:r>
      <w:r w:rsidRPr="0048566B">
        <w:rPr>
          <w:noProof w:val="0"/>
          <w:color w:val="FF0000"/>
        </w:rPr>
        <w:t>trainer/coach</w:t>
      </w:r>
      <w:r w:rsidRPr="0048566B">
        <w:rPr>
          <w:noProof w:val="0"/>
        </w:rPr>
        <w:t xml:space="preserve"> 3 </w:t>
      </w:r>
      <w:r w:rsidRPr="0048566B">
        <w:rPr>
          <w:noProof w:val="0"/>
          <w:color w:val="FF0000"/>
        </w:rPr>
        <w:t>(of hoger).</w:t>
      </w:r>
      <w:r w:rsidRPr="0048566B">
        <w:rPr>
          <w:noProof w:val="0"/>
        </w:rPr>
        <w:t xml:space="preserve"> </w:t>
      </w:r>
    </w:p>
    <w:p w14:paraId="65912B64" w14:textId="77777777" w:rsidR="00876D0D" w:rsidRDefault="00876D0D">
      <w:pPr>
        <w:spacing w:after="200"/>
        <w:rPr>
          <w:noProof w:val="0"/>
        </w:rPr>
      </w:pPr>
      <w:r>
        <w:rPr>
          <w:noProof w:val="0"/>
        </w:rPr>
        <w:br w:type="page"/>
      </w:r>
    </w:p>
    <w:p w14:paraId="47CBD8FE" w14:textId="77777777" w:rsidR="000E3B54" w:rsidRPr="0048566B" w:rsidRDefault="000E3B54" w:rsidP="000E3B54">
      <w:pPr>
        <w:pStyle w:val="Kop2"/>
        <w:numPr>
          <w:ilvl w:val="0"/>
          <w:numId w:val="15"/>
        </w:numPr>
        <w:rPr>
          <w:noProof w:val="0"/>
        </w:rPr>
      </w:pPr>
      <w:bookmarkStart w:id="141" w:name="_Toc341359122"/>
      <w:bookmarkStart w:id="142" w:name="_Toc341549083"/>
      <w:bookmarkStart w:id="143" w:name="_Toc344466121"/>
      <w:bookmarkStart w:id="144" w:name="_Toc474264153"/>
      <w:bookmarkStart w:id="145" w:name="_Toc355505835"/>
      <w:r w:rsidRPr="0048566B">
        <w:rPr>
          <w:noProof w:val="0"/>
        </w:rPr>
        <w:lastRenderedPageBreak/>
        <w:t>Richtlijnen</w:t>
      </w:r>
      <w:bookmarkEnd w:id="141"/>
      <w:bookmarkEnd w:id="142"/>
      <w:bookmarkEnd w:id="143"/>
      <w:bookmarkEnd w:id="144"/>
      <w:bookmarkEnd w:id="145"/>
      <w:r w:rsidRPr="0048566B">
        <w:rPr>
          <w:noProof w:val="0"/>
        </w:rPr>
        <w:t xml:space="preserve"> </w:t>
      </w:r>
    </w:p>
    <w:p w14:paraId="725052D3" w14:textId="77777777" w:rsidR="000E3B54" w:rsidRPr="0048566B" w:rsidRDefault="000E3B54" w:rsidP="000E3B54">
      <w:pPr>
        <w:rPr>
          <w:noProof w:val="0"/>
        </w:rPr>
      </w:pPr>
    </w:p>
    <w:p w14:paraId="0E865E98" w14:textId="77777777" w:rsidR="000E3B54" w:rsidRPr="00056E22" w:rsidRDefault="000E3B54" w:rsidP="000E3B54">
      <w:pPr>
        <w:pStyle w:val="Kop3"/>
        <w:numPr>
          <w:ilvl w:val="1"/>
          <w:numId w:val="15"/>
        </w:numPr>
        <w:rPr>
          <w:noProof w:val="0"/>
          <w:sz w:val="24"/>
          <w:szCs w:val="24"/>
        </w:rPr>
      </w:pPr>
      <w:bookmarkStart w:id="146" w:name="_Toc355505836"/>
      <w:r w:rsidRPr="00056E22">
        <w:rPr>
          <w:noProof w:val="0"/>
          <w:sz w:val="24"/>
          <w:szCs w:val="24"/>
        </w:rPr>
        <w:t>Informatie</w:t>
      </w:r>
      <w:bookmarkEnd w:id="146"/>
    </w:p>
    <w:p w14:paraId="53E79D19" w14:textId="77777777" w:rsidR="000E3B54" w:rsidRPr="0048566B" w:rsidRDefault="000E3B54" w:rsidP="000E3B54">
      <w:pPr>
        <w:rPr>
          <w:noProof w:val="0"/>
        </w:rPr>
      </w:pPr>
    </w:p>
    <w:p w14:paraId="7782A48A" w14:textId="77777777" w:rsidR="000E3B54" w:rsidRPr="0048566B" w:rsidRDefault="000E3B54" w:rsidP="000E3B54">
      <w:pPr>
        <w:rPr>
          <w:noProof w:val="0"/>
          <w:color w:val="FF0000"/>
        </w:rPr>
      </w:pPr>
      <w:r w:rsidRPr="0048566B">
        <w:rPr>
          <w:noProof w:val="0"/>
        </w:rPr>
        <w:t xml:space="preserve">Alle informatie over de PVB is te vinden op </w:t>
      </w:r>
      <w:r w:rsidRPr="0048566B">
        <w:rPr>
          <w:rStyle w:val="Standaard1roodChar"/>
          <w:rFonts w:eastAsiaTheme="minorHAnsi"/>
          <w:noProof w:val="0"/>
        </w:rPr>
        <w:t>www. ...</w:t>
      </w:r>
      <w:r>
        <w:rPr>
          <w:rStyle w:val="Standaard1roodChar"/>
          <w:rFonts w:eastAsiaTheme="minorHAnsi"/>
          <w:noProof w:val="0"/>
        </w:rPr>
        <w:t xml:space="preserve"> </w:t>
      </w:r>
      <w:r w:rsidRPr="0048566B">
        <w:rPr>
          <w:rStyle w:val="Standaard1roodChar"/>
          <w:rFonts w:eastAsiaTheme="minorHAnsi"/>
          <w:noProof w:val="0"/>
        </w:rPr>
        <w:t>.nl</w:t>
      </w:r>
      <w:r w:rsidRPr="0048566B">
        <w:rPr>
          <w:noProof w:val="0"/>
          <w:color w:val="FF0000"/>
        </w:rPr>
        <w:t xml:space="preserve">. </w:t>
      </w:r>
    </w:p>
    <w:p w14:paraId="69EF47E1" w14:textId="77777777" w:rsidR="000E3B54" w:rsidRPr="0048566B" w:rsidRDefault="000E3B54" w:rsidP="000E3B54">
      <w:pPr>
        <w:pStyle w:val="Standaard1"/>
      </w:pPr>
    </w:p>
    <w:p w14:paraId="1BA5656C" w14:textId="77777777" w:rsidR="000E3B54" w:rsidRPr="00056E22" w:rsidRDefault="000E3B54" w:rsidP="000E3B54">
      <w:pPr>
        <w:pStyle w:val="Kop3"/>
        <w:numPr>
          <w:ilvl w:val="1"/>
          <w:numId w:val="15"/>
        </w:numPr>
        <w:rPr>
          <w:noProof w:val="0"/>
          <w:sz w:val="24"/>
          <w:szCs w:val="24"/>
        </w:rPr>
      </w:pPr>
      <w:bookmarkStart w:id="147" w:name="_Toc355505837"/>
      <w:r w:rsidRPr="00056E22">
        <w:rPr>
          <w:noProof w:val="0"/>
          <w:sz w:val="24"/>
          <w:szCs w:val="24"/>
        </w:rPr>
        <w:t>Inschrijvingsprocedure</w:t>
      </w:r>
      <w:bookmarkEnd w:id="147"/>
    </w:p>
    <w:p w14:paraId="33309C2E" w14:textId="77777777" w:rsidR="000E3B54" w:rsidRPr="0048566B" w:rsidRDefault="000E3B54" w:rsidP="000E3B54">
      <w:pPr>
        <w:rPr>
          <w:noProof w:val="0"/>
        </w:rPr>
      </w:pPr>
    </w:p>
    <w:p w14:paraId="6AE4502C" w14:textId="77777777" w:rsidR="000E3B54" w:rsidRPr="0048566B" w:rsidRDefault="000E3B54" w:rsidP="000E3B54">
      <w:pPr>
        <w:rPr>
          <w:noProof w:val="0"/>
        </w:rPr>
      </w:pPr>
      <w:r w:rsidRPr="0048566B">
        <w:rPr>
          <w:noProof w:val="0"/>
        </w:rPr>
        <w:t xml:space="preserve">Je schrijft je in voor de PVB door </w:t>
      </w:r>
      <w:r w:rsidRPr="0048566B">
        <w:rPr>
          <w:noProof w:val="0"/>
          <w:color w:val="FF0000"/>
        </w:rPr>
        <w:t>het portfolio naar het bondsbureau te versturen</w:t>
      </w:r>
      <w:r w:rsidRPr="0048566B">
        <w:rPr>
          <w:noProof w:val="0"/>
        </w:rPr>
        <w:t xml:space="preserve">. De toetsingscommissie bevestigt schriftelijk </w:t>
      </w:r>
      <w:r w:rsidRPr="0048566B">
        <w:rPr>
          <w:noProof w:val="0"/>
          <w:color w:val="FF0000"/>
        </w:rPr>
        <w:t>de ontvangst van het portfolio en bevestigt daarmee</w:t>
      </w:r>
      <w:r w:rsidRPr="0048566B">
        <w:rPr>
          <w:noProof w:val="0"/>
        </w:rPr>
        <w:t xml:space="preserve"> de inschrijving voor de PVB.</w:t>
      </w:r>
    </w:p>
    <w:p w14:paraId="53E4A26B" w14:textId="77777777" w:rsidR="000E3B54" w:rsidRPr="0048566B" w:rsidRDefault="000E3B54" w:rsidP="000E3B54">
      <w:pPr>
        <w:pStyle w:val="Standaard1"/>
      </w:pPr>
    </w:p>
    <w:p w14:paraId="0537B539" w14:textId="77777777" w:rsidR="000E3B54" w:rsidRPr="00056E22" w:rsidRDefault="000E3B54" w:rsidP="000E3B54">
      <w:pPr>
        <w:pStyle w:val="Kop3"/>
        <w:numPr>
          <w:ilvl w:val="1"/>
          <w:numId w:val="15"/>
        </w:numPr>
        <w:rPr>
          <w:noProof w:val="0"/>
          <w:sz w:val="24"/>
          <w:szCs w:val="24"/>
        </w:rPr>
      </w:pPr>
      <w:bookmarkStart w:id="148" w:name="_Toc355505838"/>
      <w:r w:rsidRPr="00056E22">
        <w:rPr>
          <w:noProof w:val="0"/>
          <w:sz w:val="24"/>
          <w:szCs w:val="24"/>
        </w:rPr>
        <w:t>Voorbereiding kandidaat</w:t>
      </w:r>
      <w:bookmarkEnd w:id="148"/>
    </w:p>
    <w:p w14:paraId="452FF0B9" w14:textId="77777777" w:rsidR="000E3B54" w:rsidRPr="0048566B" w:rsidRDefault="000E3B54" w:rsidP="000E3B54">
      <w:pPr>
        <w:rPr>
          <w:noProof w:val="0"/>
        </w:rPr>
      </w:pPr>
    </w:p>
    <w:p w14:paraId="5B32B8B4" w14:textId="77777777" w:rsidR="000E3B54" w:rsidRPr="0048566B" w:rsidRDefault="000E3B54" w:rsidP="000E3B54">
      <w:pPr>
        <w:rPr>
          <w:noProof w:val="0"/>
        </w:rPr>
      </w:pPr>
      <w:r w:rsidRPr="0048566B">
        <w:rPr>
          <w:noProof w:val="0"/>
        </w:rPr>
        <w:t xml:space="preserve">Voor de portfoliobeoordeling wordt geen voorbereiding van je verwacht. </w:t>
      </w:r>
    </w:p>
    <w:p w14:paraId="43E4C6E1" w14:textId="77777777" w:rsidR="000E3B54" w:rsidRPr="0048566B" w:rsidRDefault="000E3B54" w:rsidP="000E3B54">
      <w:pPr>
        <w:pStyle w:val="Standaard1rood"/>
      </w:pPr>
    </w:p>
    <w:p w14:paraId="3AAE7863" w14:textId="77777777" w:rsidR="000E3B54" w:rsidRPr="00056E22" w:rsidRDefault="000E3B54" w:rsidP="000E3B54">
      <w:pPr>
        <w:pStyle w:val="Kop3"/>
        <w:numPr>
          <w:ilvl w:val="1"/>
          <w:numId w:val="15"/>
        </w:numPr>
        <w:rPr>
          <w:noProof w:val="0"/>
          <w:sz w:val="24"/>
          <w:szCs w:val="24"/>
        </w:rPr>
      </w:pPr>
      <w:bookmarkStart w:id="149" w:name="_Toc355505839"/>
      <w:r w:rsidRPr="00056E22">
        <w:rPr>
          <w:noProof w:val="0"/>
          <w:sz w:val="24"/>
          <w:szCs w:val="24"/>
        </w:rPr>
        <w:t>PVB-beoordelaar</w:t>
      </w:r>
      <w:bookmarkEnd w:id="149"/>
    </w:p>
    <w:p w14:paraId="524D2EDA" w14:textId="77777777" w:rsidR="000E3B54" w:rsidRPr="0048566B" w:rsidRDefault="000E3B54" w:rsidP="000E3B54">
      <w:pPr>
        <w:rPr>
          <w:noProof w:val="0"/>
        </w:rPr>
      </w:pPr>
    </w:p>
    <w:p w14:paraId="760B4692" w14:textId="77777777" w:rsidR="000E3B54" w:rsidRPr="0048566B" w:rsidRDefault="000E3B54" w:rsidP="000E3B54">
      <w:pPr>
        <w:rPr>
          <w:noProof w:val="0"/>
        </w:rPr>
      </w:pPr>
      <w:r w:rsidRPr="0048566B">
        <w:rPr>
          <w:noProof w:val="0"/>
        </w:rPr>
        <w:t xml:space="preserve">De PVB wordt afgenomen door </w:t>
      </w:r>
      <w:r w:rsidRPr="0048566B">
        <w:rPr>
          <w:noProof w:val="0"/>
          <w:color w:val="FF0000"/>
        </w:rPr>
        <w:t xml:space="preserve">één </w:t>
      </w:r>
      <w:r w:rsidRPr="0048566B">
        <w:rPr>
          <w:noProof w:val="0"/>
        </w:rPr>
        <w:t xml:space="preserve">PVB-beoordelaar. De PVB-beoordelaar wordt aangewezen door de toetsingscommissie van de sportbond. </w:t>
      </w:r>
    </w:p>
    <w:p w14:paraId="299F4607" w14:textId="77777777" w:rsidR="000E3B54" w:rsidRPr="0048566B" w:rsidRDefault="000E3B54" w:rsidP="000E3B54">
      <w:pPr>
        <w:pStyle w:val="Standaard1"/>
        <w:rPr>
          <w:color w:val="0070C0"/>
        </w:rPr>
      </w:pPr>
    </w:p>
    <w:p w14:paraId="5E4E3F1A" w14:textId="77777777" w:rsidR="000E3B54" w:rsidRPr="00056E22" w:rsidRDefault="000E3B54" w:rsidP="000E3B54">
      <w:pPr>
        <w:pStyle w:val="Kop3"/>
        <w:numPr>
          <w:ilvl w:val="1"/>
          <w:numId w:val="15"/>
        </w:numPr>
        <w:rPr>
          <w:noProof w:val="0"/>
          <w:sz w:val="24"/>
          <w:szCs w:val="24"/>
        </w:rPr>
      </w:pPr>
      <w:bookmarkStart w:id="150" w:name="_Toc355505840"/>
      <w:r w:rsidRPr="00056E22">
        <w:rPr>
          <w:noProof w:val="0"/>
          <w:sz w:val="24"/>
          <w:szCs w:val="24"/>
        </w:rPr>
        <w:t>Beoordelingen</w:t>
      </w:r>
      <w:bookmarkEnd w:id="150"/>
    </w:p>
    <w:p w14:paraId="7AD7AA00" w14:textId="77777777" w:rsidR="000E3B54" w:rsidRPr="0048566B" w:rsidRDefault="000E3B54" w:rsidP="000E3B54">
      <w:pPr>
        <w:rPr>
          <w:noProof w:val="0"/>
        </w:rPr>
      </w:pPr>
    </w:p>
    <w:p w14:paraId="3EA1AEDF" w14:textId="77777777" w:rsidR="000E3B54" w:rsidRPr="0048566B" w:rsidRDefault="000E3B54" w:rsidP="000E3B54">
      <w:pPr>
        <w:rPr>
          <w:noProof w:val="0"/>
          <w:color w:val="FF0000"/>
        </w:rPr>
      </w:pPr>
      <w:r>
        <w:rPr>
          <w:noProof w:val="0"/>
        </w:rPr>
        <w:t>De b</w:t>
      </w:r>
      <w:r w:rsidRPr="0048566B">
        <w:rPr>
          <w:noProof w:val="0"/>
        </w:rPr>
        <w:t xml:space="preserve">eoordeling gebeurt aan de hand van de beoordelingscriteria die zijn opgenomen in het protocol. De beoordelingscriteria zijn geclusterd op basis van de werkprocessen. </w:t>
      </w:r>
    </w:p>
    <w:p w14:paraId="5BBE7801" w14:textId="77777777" w:rsidR="000E3B54" w:rsidRPr="0048566B" w:rsidRDefault="000E3B54" w:rsidP="000E3B54">
      <w:pPr>
        <w:pStyle w:val="Standaard1"/>
      </w:pPr>
    </w:p>
    <w:p w14:paraId="350E93C8" w14:textId="77777777" w:rsidR="000E3B54" w:rsidRPr="00056E22" w:rsidRDefault="000E3B54" w:rsidP="000E3B54">
      <w:pPr>
        <w:pStyle w:val="Kop3"/>
        <w:numPr>
          <w:ilvl w:val="1"/>
          <w:numId w:val="15"/>
        </w:numPr>
        <w:rPr>
          <w:noProof w:val="0"/>
          <w:sz w:val="24"/>
          <w:szCs w:val="24"/>
        </w:rPr>
      </w:pPr>
      <w:bookmarkStart w:id="151" w:name="_Toc355505841"/>
      <w:r w:rsidRPr="00056E22">
        <w:rPr>
          <w:noProof w:val="0"/>
          <w:sz w:val="24"/>
          <w:szCs w:val="24"/>
        </w:rPr>
        <w:t>Normering</w:t>
      </w:r>
      <w:bookmarkEnd w:id="151"/>
    </w:p>
    <w:p w14:paraId="0B483C32" w14:textId="77777777" w:rsidR="000E3B54" w:rsidRPr="0048566B" w:rsidRDefault="000E3B54" w:rsidP="000E3B54">
      <w:pPr>
        <w:rPr>
          <w:noProof w:val="0"/>
        </w:rPr>
      </w:pPr>
    </w:p>
    <w:p w14:paraId="6D3A0A27" w14:textId="77777777" w:rsidR="000E3B54" w:rsidRPr="0048566B" w:rsidRDefault="000E3B54" w:rsidP="000E3B54">
      <w:pPr>
        <w:rPr>
          <w:noProof w:val="0"/>
        </w:rPr>
      </w:pPr>
      <w:r w:rsidRPr="0048566B">
        <w:rPr>
          <w:noProof w:val="0"/>
        </w:rPr>
        <w:t>Om te slagen moet de portfoliobeoordeling voldoende zijn. Het portfolio is voldoende als</w:t>
      </w:r>
      <w:r w:rsidRPr="0048566B">
        <w:rPr>
          <w:noProof w:val="0"/>
          <w:color w:val="FF0000"/>
        </w:rPr>
        <w:t xml:space="preserve"> </w:t>
      </w:r>
      <w:r w:rsidRPr="0048566B">
        <w:rPr>
          <w:noProof w:val="0"/>
        </w:rPr>
        <w:t xml:space="preserve">op </w:t>
      </w:r>
      <w:r>
        <w:rPr>
          <w:rStyle w:val="RodetekstTekenstijl"/>
        </w:rPr>
        <w:t>alle beoordelingscriteria ‘voldaan’ en alle werkprocessen</w:t>
      </w:r>
      <w:r>
        <w:rPr>
          <w:noProof w:val="0"/>
        </w:rPr>
        <w:t xml:space="preserve"> </w:t>
      </w:r>
      <w:r>
        <w:rPr>
          <w:rStyle w:val="RodetekstTekenstijl"/>
        </w:rPr>
        <w:t>'ja'</w:t>
      </w:r>
      <w:r>
        <w:rPr>
          <w:noProof w:val="0"/>
        </w:rPr>
        <w:t xml:space="preserve"> </w:t>
      </w:r>
      <w:r w:rsidRPr="0048566B">
        <w:rPr>
          <w:noProof w:val="0"/>
        </w:rPr>
        <w:t>is gescoord.</w:t>
      </w:r>
    </w:p>
    <w:p w14:paraId="66A458A7" w14:textId="77777777" w:rsidR="000E3B54" w:rsidRPr="0048566B" w:rsidRDefault="000E3B54" w:rsidP="000E3B54">
      <w:pPr>
        <w:pStyle w:val="Standaard1"/>
        <w:rPr>
          <w:color w:val="FF0000"/>
        </w:rPr>
      </w:pPr>
    </w:p>
    <w:p w14:paraId="49E9DA74" w14:textId="77777777" w:rsidR="000E3B54" w:rsidRPr="00056E22" w:rsidRDefault="000E3B54" w:rsidP="000E3B54">
      <w:pPr>
        <w:pStyle w:val="Kop3"/>
        <w:numPr>
          <w:ilvl w:val="1"/>
          <w:numId w:val="15"/>
        </w:numPr>
        <w:rPr>
          <w:noProof w:val="0"/>
          <w:sz w:val="24"/>
          <w:szCs w:val="24"/>
        </w:rPr>
      </w:pPr>
      <w:bookmarkStart w:id="152" w:name="_Toc355505842"/>
      <w:r w:rsidRPr="00056E22">
        <w:rPr>
          <w:noProof w:val="0"/>
          <w:sz w:val="24"/>
          <w:szCs w:val="24"/>
        </w:rPr>
        <w:t>Uitslag</w:t>
      </w:r>
      <w:bookmarkEnd w:id="152"/>
    </w:p>
    <w:p w14:paraId="2B6E818A" w14:textId="77777777" w:rsidR="000E3B54" w:rsidRPr="0048566B" w:rsidRDefault="000E3B54" w:rsidP="000E3B54">
      <w:pPr>
        <w:rPr>
          <w:noProof w:val="0"/>
        </w:rPr>
      </w:pPr>
    </w:p>
    <w:p w14:paraId="496C461A" w14:textId="77777777" w:rsidR="000E3B54" w:rsidRPr="0048566B" w:rsidRDefault="000E3B54" w:rsidP="000E3B54">
      <w:pPr>
        <w:rPr>
          <w:noProof w:val="0"/>
        </w:rPr>
      </w:pPr>
      <w:r w:rsidRPr="0048566B">
        <w:rPr>
          <w:noProof w:val="0"/>
        </w:rPr>
        <w:t xml:space="preserve">De toetsingscommissie stelt de uitslag vast en bericht je </w:t>
      </w:r>
      <w:r w:rsidRPr="0048566B">
        <w:rPr>
          <w:noProof w:val="0"/>
          <w:color w:val="FF0000"/>
        </w:rPr>
        <w:t>binnen 15 werkdagen</w:t>
      </w:r>
      <w:r w:rsidRPr="0048566B">
        <w:rPr>
          <w:noProof w:val="0"/>
        </w:rPr>
        <w:t xml:space="preserve"> na de dag van bevestiging</w:t>
      </w:r>
      <w:r>
        <w:rPr>
          <w:noProof w:val="0"/>
        </w:rPr>
        <w:t xml:space="preserve"> van de inschrijving voor de PVB</w:t>
      </w:r>
      <w:r w:rsidRPr="0048566B">
        <w:rPr>
          <w:noProof w:val="0"/>
        </w:rPr>
        <w:t>.</w:t>
      </w:r>
    </w:p>
    <w:p w14:paraId="59CA2B69" w14:textId="77777777" w:rsidR="000E3B54" w:rsidRPr="0048566B" w:rsidRDefault="000E3B54" w:rsidP="000E3B54">
      <w:pPr>
        <w:pStyle w:val="Standaard1"/>
        <w:rPr>
          <w:color w:val="FF0000"/>
        </w:rPr>
      </w:pPr>
    </w:p>
    <w:p w14:paraId="3BF03E6D" w14:textId="77777777" w:rsidR="000E3B54" w:rsidRPr="00056E22" w:rsidRDefault="000E3B54" w:rsidP="000E3B54">
      <w:pPr>
        <w:pStyle w:val="Kop3"/>
        <w:numPr>
          <w:ilvl w:val="1"/>
          <w:numId w:val="15"/>
        </w:numPr>
        <w:rPr>
          <w:noProof w:val="0"/>
          <w:sz w:val="24"/>
          <w:szCs w:val="24"/>
        </w:rPr>
      </w:pPr>
      <w:bookmarkStart w:id="153" w:name="_Toc355505843"/>
      <w:r w:rsidRPr="00056E22">
        <w:rPr>
          <w:noProof w:val="0"/>
          <w:sz w:val="24"/>
          <w:szCs w:val="24"/>
        </w:rPr>
        <w:t>Herkansing</w:t>
      </w:r>
      <w:bookmarkEnd w:id="153"/>
      <w:r w:rsidRPr="00056E22">
        <w:rPr>
          <w:noProof w:val="0"/>
          <w:sz w:val="24"/>
          <w:szCs w:val="24"/>
        </w:rPr>
        <w:t xml:space="preserve"> </w:t>
      </w:r>
    </w:p>
    <w:p w14:paraId="0A97A8ED" w14:textId="77777777" w:rsidR="000E3B54" w:rsidRPr="0048566B" w:rsidRDefault="000E3B54" w:rsidP="000E3B54">
      <w:pPr>
        <w:rPr>
          <w:noProof w:val="0"/>
        </w:rPr>
      </w:pPr>
    </w:p>
    <w:p w14:paraId="773850F4" w14:textId="77777777" w:rsidR="000E3B54" w:rsidRPr="0048566B" w:rsidRDefault="000E3B54" w:rsidP="000E3B54">
      <w:pPr>
        <w:rPr>
          <w:noProof w:val="0"/>
        </w:rPr>
      </w:pPr>
      <w:r w:rsidRPr="0048566B">
        <w:rPr>
          <w:noProof w:val="0"/>
        </w:rPr>
        <w:t xml:space="preserve">Voorgaande richtlijnen zijn ook van toepassing op een herkansing. Je hebt recht op </w:t>
      </w:r>
      <w:r w:rsidRPr="0048566B">
        <w:rPr>
          <w:noProof w:val="0"/>
          <w:color w:val="FF0000"/>
        </w:rPr>
        <w:t>een onbeperkt aantal</w:t>
      </w:r>
      <w:r w:rsidRPr="0048566B">
        <w:rPr>
          <w:noProof w:val="0"/>
        </w:rPr>
        <w:t xml:space="preserve"> herkansingen. </w:t>
      </w:r>
    </w:p>
    <w:p w14:paraId="46869E12" w14:textId="77777777" w:rsidR="000E3B54" w:rsidRPr="0048566B" w:rsidRDefault="000E3B54" w:rsidP="000E3B54">
      <w:pPr>
        <w:rPr>
          <w:noProof w:val="0"/>
          <w:color w:val="FF0000"/>
        </w:rPr>
      </w:pPr>
      <w:r w:rsidRPr="0048566B">
        <w:rPr>
          <w:noProof w:val="0"/>
          <w:color w:val="FF0000"/>
        </w:rPr>
        <w:t xml:space="preserve">Hierbij geldt dat er niet langer dan een jaar mag zitten tussen de eerste aanvraag en de laatste herkansing. </w:t>
      </w:r>
    </w:p>
    <w:p w14:paraId="356AF514" w14:textId="77777777" w:rsidR="000E3B54" w:rsidRPr="0048566B" w:rsidRDefault="000E3B54" w:rsidP="000E3B54">
      <w:pPr>
        <w:pStyle w:val="Standaard1"/>
      </w:pPr>
    </w:p>
    <w:p w14:paraId="6348C041" w14:textId="77777777" w:rsidR="000E3B54" w:rsidRPr="00056E22" w:rsidRDefault="000E3B54" w:rsidP="000E3B54">
      <w:pPr>
        <w:pStyle w:val="Kop3"/>
        <w:numPr>
          <w:ilvl w:val="0"/>
          <w:numId w:val="0"/>
        </w:numPr>
        <w:rPr>
          <w:noProof w:val="0"/>
          <w:sz w:val="24"/>
          <w:szCs w:val="24"/>
        </w:rPr>
      </w:pPr>
      <w:bookmarkStart w:id="154" w:name="_Toc355505844"/>
      <w:r w:rsidRPr="00056E22">
        <w:rPr>
          <w:noProof w:val="0"/>
          <w:sz w:val="24"/>
          <w:szCs w:val="24"/>
        </w:rPr>
        <w:t>6.9</w:t>
      </w:r>
      <w:r w:rsidRPr="00056E22">
        <w:rPr>
          <w:noProof w:val="0"/>
          <w:sz w:val="24"/>
          <w:szCs w:val="24"/>
        </w:rPr>
        <w:tab/>
        <w:t>Bezwaar of beroep</w:t>
      </w:r>
      <w:bookmarkEnd w:id="154"/>
      <w:r w:rsidRPr="00056E22">
        <w:rPr>
          <w:noProof w:val="0"/>
          <w:sz w:val="24"/>
          <w:szCs w:val="24"/>
        </w:rPr>
        <w:t xml:space="preserve"> </w:t>
      </w:r>
    </w:p>
    <w:p w14:paraId="79045C18" w14:textId="77777777" w:rsidR="000E3B54" w:rsidRPr="0048566B" w:rsidRDefault="000E3B54" w:rsidP="000E3B54">
      <w:pPr>
        <w:rPr>
          <w:noProof w:val="0"/>
        </w:rPr>
      </w:pPr>
    </w:p>
    <w:p w14:paraId="374E06CC" w14:textId="77777777" w:rsidR="000E3B54" w:rsidRPr="0048566B" w:rsidRDefault="000E3B54" w:rsidP="000E3B54">
      <w:pPr>
        <w:rPr>
          <w:noProof w:val="0"/>
        </w:rPr>
      </w:pPr>
      <w:r w:rsidRPr="0048566B">
        <w:rPr>
          <w:noProof w:val="0"/>
        </w:rPr>
        <w:t xml:space="preserve">Je kunt bij de toetsingscommissie bezwaar maken tegen de gang van zaken met betrekking tot de PVB-afname en/of de uitslag van de PVB. </w:t>
      </w:r>
    </w:p>
    <w:p w14:paraId="4767802C" w14:textId="77777777" w:rsidR="000E3B54" w:rsidRPr="0048566B" w:rsidRDefault="000E3B54" w:rsidP="000E3B54">
      <w:pPr>
        <w:rPr>
          <w:rFonts w:ascii="Arial Narrow" w:eastAsia="Times New Roman" w:hAnsi="Arial Narrow"/>
          <w:b/>
          <w:noProof w:val="0"/>
          <w:color w:val="000080"/>
          <w:sz w:val="32"/>
        </w:rPr>
      </w:pPr>
      <w:r w:rsidRPr="0048566B">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68ACFD6F" w14:textId="77777777" w:rsidR="000E3B54" w:rsidRPr="0048566B" w:rsidRDefault="000E3B54" w:rsidP="000E3B54">
      <w:pPr>
        <w:spacing w:after="200"/>
        <w:rPr>
          <w:rFonts w:ascii="Arial Narrow" w:eastAsia="Times New Roman" w:hAnsi="Arial Narrow"/>
          <w:b/>
          <w:noProof w:val="0"/>
          <w:color w:val="000080"/>
          <w:sz w:val="32"/>
        </w:rPr>
      </w:pPr>
      <w:r w:rsidRPr="0048566B">
        <w:rPr>
          <w:noProof w:val="0"/>
        </w:rPr>
        <w:br w:type="page"/>
      </w:r>
    </w:p>
    <w:p w14:paraId="4F838947" w14:textId="77777777" w:rsidR="000E3B54" w:rsidRPr="005C29F7" w:rsidRDefault="000E3B54" w:rsidP="00876D0D">
      <w:pPr>
        <w:pStyle w:val="Kop2"/>
        <w:rPr>
          <w:i/>
          <w:color w:val="1F497D"/>
        </w:rPr>
      </w:pPr>
      <w:bookmarkStart w:id="155" w:name="_Toc341359123"/>
      <w:bookmarkStart w:id="156" w:name="_Toc341549084"/>
      <w:bookmarkStart w:id="157" w:name="_Toc344466122"/>
      <w:bookmarkStart w:id="158" w:name="_Toc474264154"/>
      <w:bookmarkStart w:id="159" w:name="_Toc355505845"/>
      <w:r w:rsidRPr="005C29F7">
        <w:rPr>
          <w:color w:val="1F497D"/>
        </w:rPr>
        <w:lastRenderedPageBreak/>
        <w:t xml:space="preserve">Protocol PVB 1.2 Zorgen voor maatregelen – </w:t>
      </w:r>
      <w:r w:rsidRPr="005C29F7">
        <w:rPr>
          <w:i/>
          <w:color w:val="1F497D"/>
        </w:rPr>
        <w:t>portfoliobeoordeling</w:t>
      </w:r>
      <w:bookmarkEnd w:id="155"/>
      <w:bookmarkEnd w:id="156"/>
      <w:bookmarkEnd w:id="157"/>
      <w:bookmarkEnd w:id="158"/>
      <w:bookmarkEnd w:id="159"/>
    </w:p>
    <w:p w14:paraId="04364F99" w14:textId="77777777" w:rsidR="000E3B54" w:rsidRPr="0048566B" w:rsidRDefault="000E3B54" w:rsidP="000E3B54">
      <w:pPr>
        <w:rPr>
          <w:noProof w:val="0"/>
        </w:rPr>
      </w:pPr>
    </w:p>
    <w:tbl>
      <w:tblPr>
        <w:tblStyle w:val="NOCNSF"/>
        <w:tblW w:w="9639" w:type="dxa"/>
        <w:tblLayout w:type="fixed"/>
        <w:tblLook w:val="0480" w:firstRow="0" w:lastRow="0" w:firstColumn="1" w:lastColumn="0" w:noHBand="0" w:noVBand="1"/>
      </w:tblPr>
      <w:tblGrid>
        <w:gridCol w:w="617"/>
        <w:gridCol w:w="3886"/>
        <w:gridCol w:w="309"/>
        <w:gridCol w:w="94"/>
        <w:gridCol w:w="236"/>
        <w:gridCol w:w="243"/>
        <w:gridCol w:w="88"/>
        <w:gridCol w:w="635"/>
        <w:gridCol w:w="3531"/>
      </w:tblGrid>
      <w:tr w:rsidR="000E3B54" w:rsidRPr="0048566B" w14:paraId="0D634BD9" w14:textId="77777777" w:rsidTr="002100A5">
        <w:tc>
          <w:tcPr>
            <w:cnfStyle w:val="001000000000" w:firstRow="0" w:lastRow="0" w:firstColumn="1" w:lastColumn="0" w:oddVBand="0" w:evenVBand="0" w:oddHBand="0" w:evenHBand="0" w:firstRowFirstColumn="0" w:firstRowLastColumn="0" w:lastRowFirstColumn="0" w:lastRowLastColumn="0"/>
            <w:tcW w:w="4906" w:type="dxa"/>
            <w:gridSpan w:val="4"/>
            <w:vMerge w:val="restart"/>
            <w:tcBorders>
              <w:top w:val="nil"/>
              <w:bottom w:val="single" w:sz="48" w:space="0" w:color="FFFFFF"/>
            </w:tcBorders>
          </w:tcPr>
          <w:p w14:paraId="32985C27" w14:textId="77777777" w:rsidR="000E3B54" w:rsidRPr="0048566B" w:rsidRDefault="000E3B54" w:rsidP="003D772B">
            <w:pPr>
              <w:rPr>
                <w:noProof w:val="0"/>
              </w:rPr>
            </w:pPr>
            <w:r w:rsidRPr="0048566B">
              <w:rPr>
                <w:noProof w:val="0"/>
              </w:rPr>
              <w:t>Naam kandidaat:</w:t>
            </w:r>
          </w:p>
        </w:tc>
        <w:tc>
          <w:tcPr>
            <w:tcW w:w="4733" w:type="dxa"/>
            <w:gridSpan w:val="5"/>
          </w:tcPr>
          <w:p w14:paraId="1A14072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Datum:</w:t>
            </w:r>
          </w:p>
        </w:tc>
      </w:tr>
      <w:tr w:rsidR="000E3B54" w:rsidRPr="0048566B" w14:paraId="0E7304CA" w14:textId="77777777" w:rsidTr="002100A5">
        <w:tc>
          <w:tcPr>
            <w:cnfStyle w:val="001000000000" w:firstRow="0" w:lastRow="0" w:firstColumn="1" w:lastColumn="0" w:oddVBand="0" w:evenVBand="0" w:oddHBand="0" w:evenHBand="0" w:firstRowFirstColumn="0" w:firstRowLastColumn="0" w:lastRowFirstColumn="0" w:lastRowLastColumn="0"/>
            <w:tcW w:w="4906" w:type="dxa"/>
            <w:gridSpan w:val="4"/>
            <w:vMerge/>
            <w:tcBorders>
              <w:top w:val="single" w:sz="48" w:space="0" w:color="FFFFFF" w:themeColor="background1"/>
              <w:bottom w:val="single" w:sz="4" w:space="0" w:color="FFFFFF" w:themeColor="background1"/>
            </w:tcBorders>
          </w:tcPr>
          <w:p w14:paraId="35616DCB" w14:textId="77777777" w:rsidR="000E3B54" w:rsidRPr="0048566B" w:rsidRDefault="000E3B54" w:rsidP="003D772B">
            <w:pPr>
              <w:rPr>
                <w:noProof w:val="0"/>
              </w:rPr>
            </w:pPr>
          </w:p>
        </w:tc>
        <w:tc>
          <w:tcPr>
            <w:tcW w:w="4733" w:type="dxa"/>
            <w:gridSpan w:val="5"/>
            <w:tcBorders>
              <w:bottom w:val="single" w:sz="4" w:space="0" w:color="FFFFFF" w:themeColor="background1"/>
            </w:tcBorders>
          </w:tcPr>
          <w:p w14:paraId="75BDD3C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b/>
                <w:noProof w:val="0"/>
              </w:rPr>
            </w:pPr>
            <w:r w:rsidRPr="0048566B">
              <w:rPr>
                <w:b/>
                <w:noProof w:val="0"/>
              </w:rPr>
              <w:t>PVB-beoordelaar:</w:t>
            </w:r>
          </w:p>
        </w:tc>
      </w:tr>
      <w:tr w:rsidR="000E3B54" w:rsidRPr="0048566B" w14:paraId="74B90FF4" w14:textId="77777777" w:rsidTr="002100A5">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4" w:space="0" w:color="FFFFFF" w:themeColor="background1"/>
              <w:bottom w:val="single" w:sz="8" w:space="0" w:color="FFFFFF" w:themeColor="background1"/>
            </w:tcBorders>
          </w:tcPr>
          <w:p w14:paraId="6D8B7E8A" w14:textId="77777777" w:rsidR="000E3B54" w:rsidRPr="0048566B" w:rsidRDefault="000E3B54" w:rsidP="003D772B">
            <w:pPr>
              <w:rPr>
                <w:noProof w:val="0"/>
              </w:rPr>
            </w:pPr>
            <w:r w:rsidRPr="0048566B">
              <w:rPr>
                <w:noProof w:val="0"/>
              </w:rPr>
              <w:t>Voldaan aan de afnamecondities: ja / nee*</w:t>
            </w:r>
          </w:p>
          <w:p w14:paraId="1B826713" w14:textId="77777777" w:rsidR="000E3B54" w:rsidRPr="0048566B" w:rsidRDefault="000E3B54" w:rsidP="003D772B">
            <w:pPr>
              <w:rPr>
                <w:noProof w:val="0"/>
                <w:color w:val="FF0000"/>
              </w:rPr>
            </w:pPr>
            <w:r w:rsidRPr="0048566B">
              <w:rPr>
                <w:noProof w:val="0"/>
                <w:color w:val="FF0000"/>
              </w:rPr>
              <w:t>Portfolio bestaat uit … Het portfolio is compleet: ja / nee*</w:t>
            </w:r>
          </w:p>
        </w:tc>
      </w:tr>
      <w:tr w:rsidR="000E3B54" w:rsidRPr="0048566B" w14:paraId="4A481152" w14:textId="77777777" w:rsidTr="002100A5">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8" w:space="0" w:color="FFFFFF" w:themeColor="background1"/>
            </w:tcBorders>
          </w:tcPr>
          <w:p w14:paraId="7AA5EB7D" w14:textId="77777777" w:rsidR="000E3B54" w:rsidRPr="0048566B" w:rsidRDefault="000E3B54" w:rsidP="003D772B">
            <w:pPr>
              <w:rPr>
                <w:noProof w:val="0"/>
              </w:rPr>
            </w:pPr>
            <w:r w:rsidRPr="0048566B">
              <w:rPr>
                <w:noProof w:val="0"/>
              </w:rPr>
              <w:t>*Bij nee gaat de PVB niet door. De PVB-beoordelaar motiveert dit bij de toelichting.</w:t>
            </w:r>
          </w:p>
        </w:tc>
      </w:tr>
      <w:tr w:rsidR="000E3B54" w:rsidRPr="0048566B" w14:paraId="6621F092" w14:textId="77777777" w:rsidTr="002100A5">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9"/>
          </w:tcPr>
          <w:p w14:paraId="49CD5AD1" w14:textId="77777777" w:rsidR="000E3B54" w:rsidRPr="0048566B" w:rsidRDefault="000E3B54" w:rsidP="003D772B">
            <w:pPr>
              <w:rPr>
                <w:noProof w:val="0"/>
              </w:rPr>
            </w:pPr>
            <w:r w:rsidRPr="0048566B">
              <w:rPr>
                <w:noProof w:val="0"/>
              </w:rPr>
              <w:t>Toelichting</w:t>
            </w:r>
          </w:p>
        </w:tc>
      </w:tr>
      <w:tr w:rsidR="000E3B54" w:rsidRPr="0048566B" w14:paraId="613B93E7" w14:textId="77777777" w:rsidTr="002100A5">
        <w:trPr>
          <w:trHeight w:val="1333"/>
        </w:trPr>
        <w:tc>
          <w:tcPr>
            <w:cnfStyle w:val="001000000000" w:firstRow="0" w:lastRow="0" w:firstColumn="1" w:lastColumn="0" w:oddVBand="0" w:evenVBand="0" w:oddHBand="0" w:evenHBand="0" w:firstRowFirstColumn="0" w:firstRowLastColumn="0" w:lastRowFirstColumn="0" w:lastRowLastColumn="0"/>
            <w:tcW w:w="4503" w:type="dxa"/>
            <w:gridSpan w:val="2"/>
            <w:tcBorders>
              <w:top w:val="nil"/>
              <w:bottom w:val="single" w:sz="4" w:space="0" w:color="FFFFFF" w:themeColor="background1"/>
            </w:tcBorders>
          </w:tcPr>
          <w:p w14:paraId="6F6B3251" w14:textId="77777777" w:rsidR="000E3B54" w:rsidRPr="0048566B" w:rsidRDefault="000E3B54" w:rsidP="003D772B">
            <w:pPr>
              <w:rPr>
                <w:noProof w:val="0"/>
              </w:rPr>
            </w:pPr>
            <w:r w:rsidRPr="0048566B">
              <w:rPr>
                <w:noProof w:val="0"/>
              </w:rPr>
              <w:t>Beoordelingscriteria</w:t>
            </w:r>
          </w:p>
          <w:p w14:paraId="7E765352" w14:textId="77777777" w:rsidR="000E3B54" w:rsidRPr="0048566B" w:rsidRDefault="000E3B54" w:rsidP="003D772B">
            <w:pPr>
              <w:rPr>
                <w:noProof w:val="0"/>
              </w:rPr>
            </w:pPr>
          </w:p>
        </w:tc>
        <w:tc>
          <w:tcPr>
            <w:tcW w:w="309" w:type="dxa"/>
            <w:tcBorders>
              <w:bottom w:val="single" w:sz="4" w:space="0" w:color="FFFFFF" w:themeColor="background1"/>
            </w:tcBorders>
            <w:textDirection w:val="btLr"/>
          </w:tcPr>
          <w:p w14:paraId="1C67616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Portfolio</w:t>
            </w:r>
          </w:p>
        </w:tc>
        <w:tc>
          <w:tcPr>
            <w:tcW w:w="330" w:type="dxa"/>
            <w:gridSpan w:val="2"/>
            <w:tcBorders>
              <w:bottom w:val="single" w:sz="4" w:space="0" w:color="FFFFFF" w:themeColor="background1"/>
            </w:tcBorders>
            <w:textDirection w:val="btLr"/>
          </w:tcPr>
          <w:p w14:paraId="4510ACE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color w:val="FF0000"/>
              </w:rPr>
            </w:pPr>
            <w:r w:rsidRPr="0048566B">
              <w:rPr>
                <w:noProof w:val="0"/>
                <w:color w:val="FF0000"/>
              </w:rPr>
              <w:t>Reflectie</w:t>
            </w:r>
          </w:p>
        </w:tc>
        <w:tc>
          <w:tcPr>
            <w:tcW w:w="331" w:type="dxa"/>
            <w:gridSpan w:val="2"/>
            <w:tcBorders>
              <w:bottom w:val="single" w:sz="4" w:space="0" w:color="FFFFFF" w:themeColor="background1"/>
            </w:tcBorders>
            <w:textDirection w:val="btLr"/>
          </w:tcPr>
          <w:p w14:paraId="2BC6A0E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Voldaan</w:t>
            </w:r>
          </w:p>
        </w:tc>
        <w:tc>
          <w:tcPr>
            <w:tcW w:w="4166" w:type="dxa"/>
            <w:gridSpan w:val="2"/>
            <w:tcBorders>
              <w:bottom w:val="single" w:sz="4" w:space="0" w:color="FFFFFF" w:themeColor="background1"/>
            </w:tcBorders>
          </w:tcPr>
          <w:p w14:paraId="7E18204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Pr>
                <w:noProof w:val="0"/>
              </w:rPr>
              <w:t>Bewijzen (of het ontbreken daarvan</w:t>
            </w:r>
            <w:r w:rsidRPr="0048566B">
              <w:rPr>
                <w:noProof w:val="0"/>
              </w:rPr>
              <w:t xml:space="preserve">) waarop score is gebaseerd </w:t>
            </w:r>
          </w:p>
          <w:p w14:paraId="7E9B1383"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Toelichting</w:t>
            </w:r>
          </w:p>
          <w:p w14:paraId="1E4892F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0A988509" w14:textId="77777777" w:rsidTr="002100A5">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4" w:space="0" w:color="FFFFFF" w:themeColor="background1"/>
              <w:bottom w:val="single" w:sz="8" w:space="0" w:color="FFFFFF" w:themeColor="background1"/>
            </w:tcBorders>
            <w:shd w:val="clear" w:color="auto" w:fill="FAD7B6"/>
          </w:tcPr>
          <w:p w14:paraId="45A5F443" w14:textId="77777777" w:rsidR="000E3B54" w:rsidRPr="0048566B" w:rsidRDefault="000E3B54" w:rsidP="003D772B">
            <w:pPr>
              <w:rPr>
                <w:noProof w:val="0"/>
              </w:rPr>
            </w:pPr>
            <w:r w:rsidRPr="0048566B">
              <w:rPr>
                <w:noProof w:val="0"/>
              </w:rPr>
              <w:t xml:space="preserve">Werkproces 1.2.1 Begeleidt sporters bij wedstrijden </w:t>
            </w:r>
          </w:p>
        </w:tc>
      </w:tr>
      <w:tr w:rsidR="000E3B54" w:rsidRPr="0048566B" w14:paraId="7C02A8C0"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8" w:space="0" w:color="FFFFFF" w:themeColor="background1"/>
            </w:tcBorders>
          </w:tcPr>
          <w:p w14:paraId="183463D1" w14:textId="77777777" w:rsidR="000E3B54" w:rsidRPr="00876D0D" w:rsidRDefault="000E3B54" w:rsidP="003D772B">
            <w:pPr>
              <w:rPr>
                <w:b w:val="0"/>
                <w:noProof w:val="0"/>
              </w:rPr>
            </w:pPr>
            <w:r w:rsidRPr="00876D0D">
              <w:rPr>
                <w:b w:val="0"/>
                <w:noProof w:val="0"/>
              </w:rPr>
              <w:t>Het resultaat van dit werkproces is:</w:t>
            </w:r>
          </w:p>
          <w:p w14:paraId="2CE60F96" w14:textId="7C06BF8D" w:rsidR="000E3B54" w:rsidRPr="00876D0D" w:rsidRDefault="000E3B54" w:rsidP="003D772B">
            <w:pPr>
              <w:pStyle w:val="Opsomming"/>
              <w:rPr>
                <w:b w:val="0"/>
                <w:noProof w:val="0"/>
              </w:rPr>
            </w:pPr>
            <w:r w:rsidRPr="00876D0D">
              <w:rPr>
                <w:b w:val="0"/>
              </w:rPr>
              <w:t xml:space="preserve">De begeleiding sluit aan bij de </w:t>
            </w:r>
            <w:r w:rsidRPr="00876D0D">
              <w:rPr>
                <w:b w:val="0"/>
                <w:color w:val="FF0000"/>
              </w:rPr>
              <w:t>sporters</w:t>
            </w:r>
            <w:r w:rsidRPr="00876D0D">
              <w:rPr>
                <w:b w:val="0"/>
              </w:rPr>
              <w:t>.</w:t>
            </w:r>
            <w:r w:rsidR="00876D0D">
              <w:rPr>
                <w:b w:val="0"/>
              </w:rPr>
              <w:br/>
            </w:r>
          </w:p>
          <w:p w14:paraId="10F0ABFC" w14:textId="6A4912BE" w:rsidR="000E3B54" w:rsidRPr="00876D0D" w:rsidRDefault="000E3B54" w:rsidP="003D772B">
            <w:pPr>
              <w:rPr>
                <w:rFonts w:cs="Arial"/>
                <w:i/>
                <w:iCs/>
                <w:color w:val="FF0000"/>
              </w:rPr>
            </w:pPr>
            <w:r w:rsidRPr="00876D0D">
              <w:rPr>
                <w:rFonts w:cs="Arial"/>
                <w:color w:val="FF0000"/>
              </w:rPr>
              <w:t>De kandidaat heeft laten zien dat hij dit werkproces beheerst:</w:t>
            </w:r>
            <w:r w:rsidR="005036CA">
              <w:rPr>
                <w:rFonts w:cs="Arial"/>
                <w:color w:val="FF0000"/>
              </w:rPr>
              <w:t xml:space="preserve">    </w:t>
            </w:r>
            <w:r w:rsidRPr="00876D0D">
              <w:rPr>
                <w:rFonts w:ascii="Symbol" w:hAnsi="Symbol"/>
                <w:b w:val="0"/>
                <w:bCs/>
                <w:color w:val="FF0000"/>
              </w:rPr>
              <w:t></w:t>
            </w:r>
            <w:r w:rsidRPr="00876D0D">
              <w:rPr>
                <w:rFonts w:cs="Arial"/>
                <w:b w:val="0"/>
                <w:bCs/>
                <w:color w:val="FF0000"/>
              </w:rPr>
              <w:t xml:space="preserve"> ja</w:t>
            </w:r>
            <w:r w:rsidR="005036CA">
              <w:rPr>
                <w:rFonts w:cs="Arial"/>
                <w:b w:val="0"/>
                <w:bCs/>
                <w:color w:val="FF0000"/>
              </w:rPr>
              <w:t xml:space="preserve"> </w:t>
            </w:r>
            <w:r w:rsidRPr="00876D0D">
              <w:rPr>
                <w:rFonts w:ascii="Symbol" w:hAnsi="Symbol"/>
                <w:b w:val="0"/>
                <w:bCs/>
                <w:color w:val="FF0000"/>
              </w:rPr>
              <w:t></w:t>
            </w:r>
            <w:r w:rsidRPr="00876D0D">
              <w:rPr>
                <w:rFonts w:cs="Arial"/>
                <w:b w:val="0"/>
                <w:bCs/>
                <w:color w:val="FF0000"/>
              </w:rPr>
              <w:t xml:space="preserve"> nee</w:t>
            </w:r>
          </w:p>
        </w:tc>
      </w:tr>
      <w:tr w:rsidR="000E3B54" w:rsidRPr="00A26EAF" w14:paraId="07079E91"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0D10D586"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1</w:t>
            </w:r>
          </w:p>
        </w:tc>
        <w:tc>
          <w:tcPr>
            <w:tcW w:w="3886" w:type="dxa"/>
          </w:tcPr>
          <w:p w14:paraId="59DC2E40"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Benadert </w:t>
            </w:r>
            <w:r w:rsidRPr="00A26EAF">
              <w:rPr>
                <w:noProof w:val="0"/>
                <w:color w:val="FF0000"/>
              </w:rPr>
              <w:t>sporters</w:t>
            </w:r>
            <w:r w:rsidRPr="009A49B2">
              <w:rPr>
                <w:noProof w:val="0"/>
                <w:color w:val="1F497D" w:themeColor="text2"/>
              </w:rPr>
              <w:t xml:space="preserve"> op positieve wijze</w:t>
            </w:r>
          </w:p>
        </w:tc>
        <w:tc>
          <w:tcPr>
            <w:tcW w:w="309" w:type="dxa"/>
          </w:tcPr>
          <w:p w14:paraId="6EE72C68"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359F85D9"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43DE973F"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4D5D1551"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48566B" w14:paraId="79A5D8C0"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4A5AE7DB" w14:textId="77777777" w:rsidR="000E3B54" w:rsidRPr="00876D0D" w:rsidRDefault="000E3B54" w:rsidP="003D772B">
            <w:pPr>
              <w:rPr>
                <w:b w:val="0"/>
                <w:noProof w:val="0"/>
              </w:rPr>
            </w:pPr>
            <w:r w:rsidRPr="00876D0D">
              <w:rPr>
                <w:b w:val="0"/>
                <w:noProof w:val="0"/>
              </w:rPr>
              <w:t>2</w:t>
            </w:r>
          </w:p>
        </w:tc>
        <w:tc>
          <w:tcPr>
            <w:tcW w:w="3886" w:type="dxa"/>
          </w:tcPr>
          <w:p w14:paraId="1C7DABD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Spreekt </w:t>
            </w:r>
            <w:r w:rsidRPr="0048566B">
              <w:rPr>
                <w:noProof w:val="0"/>
                <w:color w:val="FF0000"/>
              </w:rPr>
              <w:t>sporters</w:t>
            </w:r>
            <w:r w:rsidRPr="0048566B">
              <w:rPr>
                <w:noProof w:val="0"/>
              </w:rPr>
              <w:t xml:space="preserve"> aan op hun (sport)gedrag</w:t>
            </w:r>
          </w:p>
        </w:tc>
        <w:tc>
          <w:tcPr>
            <w:tcW w:w="309" w:type="dxa"/>
          </w:tcPr>
          <w:p w14:paraId="1C35B3B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533D3DB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F747595"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61CFBD8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A26EAF" w14:paraId="4AF6E018"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6A792440"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3</w:t>
            </w:r>
          </w:p>
        </w:tc>
        <w:tc>
          <w:tcPr>
            <w:tcW w:w="3886" w:type="dxa"/>
          </w:tcPr>
          <w:p w14:paraId="447097AC"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sportief en respectvol om met alle betrokkenen</w:t>
            </w:r>
          </w:p>
        </w:tc>
        <w:tc>
          <w:tcPr>
            <w:tcW w:w="309" w:type="dxa"/>
          </w:tcPr>
          <w:p w14:paraId="2E7774F5"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37CE9BD1"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0C3C7F57"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07EDDAFD"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A26EAF" w14:paraId="19565F62"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7BFFDDCB"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4</w:t>
            </w:r>
          </w:p>
        </w:tc>
        <w:tc>
          <w:tcPr>
            <w:tcW w:w="3886" w:type="dxa"/>
          </w:tcPr>
          <w:p w14:paraId="21ECB639"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Gaat vertrouwelijk om met persoonlijke informatie</w:t>
            </w:r>
          </w:p>
        </w:tc>
        <w:tc>
          <w:tcPr>
            <w:tcW w:w="309" w:type="dxa"/>
          </w:tcPr>
          <w:p w14:paraId="11177DC1"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4D400ECF"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2D84EFCB"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5FF01B5B"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A26EAF" w14:paraId="02A26B2D"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2195E69B"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5</w:t>
            </w:r>
          </w:p>
        </w:tc>
        <w:tc>
          <w:tcPr>
            <w:tcW w:w="3886" w:type="dxa"/>
          </w:tcPr>
          <w:p w14:paraId="0EBC7E09"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Houdt zich aan de beroepscode</w:t>
            </w:r>
          </w:p>
        </w:tc>
        <w:tc>
          <w:tcPr>
            <w:tcW w:w="309" w:type="dxa"/>
          </w:tcPr>
          <w:p w14:paraId="703BDBCF"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436C8B69"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362D14AF"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7A7F59BC"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A26EAF" w14:paraId="04F30843"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2BF643CA"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6</w:t>
            </w:r>
          </w:p>
        </w:tc>
        <w:tc>
          <w:tcPr>
            <w:tcW w:w="3886" w:type="dxa"/>
          </w:tcPr>
          <w:p w14:paraId="219356D5"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Reflecteert op eigen handelen</w:t>
            </w:r>
          </w:p>
        </w:tc>
        <w:tc>
          <w:tcPr>
            <w:tcW w:w="309" w:type="dxa"/>
          </w:tcPr>
          <w:p w14:paraId="2C76E792"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689E9CBC"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27EFCA31"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352C70E0"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48566B" w14:paraId="193EDFB9" w14:textId="77777777" w:rsidTr="002100A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9"/>
            <w:shd w:val="clear" w:color="auto" w:fill="FAD7B6"/>
          </w:tcPr>
          <w:p w14:paraId="7A909F5E" w14:textId="77777777" w:rsidR="000E3B54" w:rsidRPr="0048566B" w:rsidRDefault="000E3B54" w:rsidP="003D772B">
            <w:pPr>
              <w:rPr>
                <w:noProof w:val="0"/>
              </w:rPr>
            </w:pPr>
            <w:r w:rsidRPr="0048566B">
              <w:rPr>
                <w:noProof w:val="0"/>
              </w:rPr>
              <w:t xml:space="preserve">Werkproces 1.2.2 </w:t>
            </w:r>
            <w:r>
              <w:rPr>
                <w:noProof w:val="0"/>
              </w:rPr>
              <w:t xml:space="preserve">Bewaakt de </w:t>
            </w:r>
            <w:r w:rsidRPr="0048566B">
              <w:rPr>
                <w:noProof w:val="0"/>
              </w:rPr>
              <w:t>hygiëne</w:t>
            </w:r>
            <w:r>
              <w:rPr>
                <w:noProof w:val="0"/>
              </w:rPr>
              <w:t>regels</w:t>
            </w:r>
            <w:r w:rsidRPr="0048566B">
              <w:rPr>
                <w:noProof w:val="0"/>
              </w:rPr>
              <w:t xml:space="preserve"> </w:t>
            </w:r>
          </w:p>
        </w:tc>
      </w:tr>
      <w:tr w:rsidR="000E3B54" w:rsidRPr="0048566B" w14:paraId="01BE798B"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9"/>
          </w:tcPr>
          <w:p w14:paraId="1C197861" w14:textId="77777777" w:rsidR="000E3B54" w:rsidRPr="00876D0D" w:rsidRDefault="000E3B54" w:rsidP="003D772B">
            <w:pPr>
              <w:rPr>
                <w:b w:val="0"/>
                <w:noProof w:val="0"/>
              </w:rPr>
            </w:pPr>
            <w:r w:rsidRPr="00876D0D">
              <w:rPr>
                <w:b w:val="0"/>
                <w:noProof w:val="0"/>
              </w:rPr>
              <w:t>Het resultaat van dit werkproces is:</w:t>
            </w:r>
          </w:p>
          <w:p w14:paraId="182BCF3F" w14:textId="181BC2A4" w:rsidR="000E3B54" w:rsidRPr="00876D0D" w:rsidRDefault="000E3B54" w:rsidP="003D772B">
            <w:pPr>
              <w:pStyle w:val="Opsomming"/>
              <w:rPr>
                <w:b w:val="0"/>
                <w:noProof w:val="0"/>
              </w:rPr>
            </w:pPr>
            <w:r w:rsidRPr="00876D0D">
              <w:rPr>
                <w:b w:val="0"/>
              </w:rPr>
              <w:t>De hygiëneregels zijn nageleefd.</w:t>
            </w:r>
            <w:r w:rsidR="00876D0D">
              <w:rPr>
                <w:b w:val="0"/>
              </w:rPr>
              <w:br/>
            </w:r>
          </w:p>
          <w:p w14:paraId="63BA6B97" w14:textId="35F8A25B" w:rsidR="000E3B54" w:rsidRPr="006047C2" w:rsidRDefault="00876D0D" w:rsidP="003D772B">
            <w:pPr>
              <w:rPr>
                <w:rFonts w:cs="Arial"/>
                <w:i/>
                <w:iCs/>
                <w:color w:val="FF0000"/>
                <w:sz w:val="16"/>
                <w:szCs w:val="16"/>
              </w:rPr>
            </w:pPr>
            <w:r w:rsidRPr="00876D0D">
              <w:rPr>
                <w:rFonts w:cs="Arial"/>
                <w:color w:val="FF0000"/>
              </w:rPr>
              <w:t>De kandidaat heeft laten zien dat hij dit werkproces beheerst:</w:t>
            </w:r>
            <w:r w:rsidR="005036CA">
              <w:rPr>
                <w:rFonts w:cs="Arial"/>
                <w:color w:val="FF0000"/>
              </w:rPr>
              <w:t xml:space="preserve">    </w:t>
            </w:r>
            <w:r w:rsidRPr="00876D0D">
              <w:rPr>
                <w:rFonts w:ascii="Symbol" w:hAnsi="Symbol"/>
                <w:b w:val="0"/>
                <w:bCs/>
                <w:color w:val="FF0000"/>
              </w:rPr>
              <w:t></w:t>
            </w:r>
            <w:r w:rsidRPr="00876D0D">
              <w:rPr>
                <w:rFonts w:cs="Arial"/>
                <w:b w:val="0"/>
                <w:bCs/>
                <w:color w:val="FF0000"/>
              </w:rPr>
              <w:t xml:space="preserve"> ja</w:t>
            </w:r>
            <w:r w:rsidR="005036CA">
              <w:rPr>
                <w:rFonts w:cs="Arial"/>
                <w:b w:val="0"/>
                <w:bCs/>
                <w:color w:val="FF0000"/>
              </w:rPr>
              <w:t xml:space="preserve"> </w:t>
            </w:r>
            <w:r w:rsidRPr="00876D0D">
              <w:rPr>
                <w:rFonts w:ascii="Symbol" w:hAnsi="Symbol"/>
                <w:b w:val="0"/>
                <w:bCs/>
                <w:color w:val="FF0000"/>
              </w:rPr>
              <w:t></w:t>
            </w:r>
            <w:r w:rsidRPr="00876D0D">
              <w:rPr>
                <w:rFonts w:cs="Arial"/>
                <w:b w:val="0"/>
                <w:bCs/>
                <w:color w:val="FF0000"/>
              </w:rPr>
              <w:t xml:space="preserve"> nee</w:t>
            </w:r>
          </w:p>
        </w:tc>
      </w:tr>
      <w:tr w:rsidR="000E3B54" w:rsidRPr="0048566B" w14:paraId="3E1B751C"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03497C60" w14:textId="77777777" w:rsidR="000E3B54" w:rsidRPr="00876D0D" w:rsidRDefault="000E3B54" w:rsidP="003D772B">
            <w:pPr>
              <w:rPr>
                <w:b w:val="0"/>
                <w:noProof w:val="0"/>
              </w:rPr>
            </w:pPr>
            <w:r w:rsidRPr="00876D0D">
              <w:rPr>
                <w:b w:val="0"/>
                <w:noProof w:val="0"/>
              </w:rPr>
              <w:t>7</w:t>
            </w:r>
          </w:p>
        </w:tc>
        <w:tc>
          <w:tcPr>
            <w:tcW w:w="3886" w:type="dxa"/>
          </w:tcPr>
          <w:p w14:paraId="35352F2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Ziet toe op naleving hygiëne; </w:t>
            </w:r>
          </w:p>
        </w:tc>
        <w:tc>
          <w:tcPr>
            <w:tcW w:w="309" w:type="dxa"/>
          </w:tcPr>
          <w:p w14:paraId="545F494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6689FD2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6C0D5D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3ED9A1A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5353BDD9"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3E688D29"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8</w:t>
            </w:r>
          </w:p>
        </w:tc>
        <w:tc>
          <w:tcPr>
            <w:tcW w:w="3886" w:type="dxa"/>
          </w:tcPr>
          <w:p w14:paraId="4BFC3D81"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Vertoont voorbeeld gedrag op en rond de sportlocatie </w:t>
            </w:r>
          </w:p>
        </w:tc>
        <w:tc>
          <w:tcPr>
            <w:tcW w:w="309" w:type="dxa"/>
          </w:tcPr>
          <w:p w14:paraId="26D04F03"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2073F51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1B8D51E3"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178B3A9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19A72D75"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4EA7057F"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t>9</w:t>
            </w:r>
          </w:p>
        </w:tc>
        <w:tc>
          <w:tcPr>
            <w:tcW w:w="3886" w:type="dxa"/>
          </w:tcPr>
          <w:p w14:paraId="788AC6E7" w14:textId="77777777" w:rsidR="000E3B54" w:rsidRPr="00A26EAF"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Vraagt hulp en bevestiging</w:t>
            </w:r>
          </w:p>
        </w:tc>
        <w:tc>
          <w:tcPr>
            <w:tcW w:w="309" w:type="dxa"/>
          </w:tcPr>
          <w:p w14:paraId="7EFD901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608DAC1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60F607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06F5AAD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167686D5" w14:textId="77777777" w:rsidTr="002100A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9"/>
            <w:shd w:val="clear" w:color="auto" w:fill="FAD7B6"/>
          </w:tcPr>
          <w:p w14:paraId="3D879BF3" w14:textId="77777777" w:rsidR="000E3B54" w:rsidRPr="0048566B" w:rsidRDefault="000E3B54" w:rsidP="003D772B">
            <w:pPr>
              <w:rPr>
                <w:noProof w:val="0"/>
              </w:rPr>
            </w:pPr>
            <w:r w:rsidRPr="0048566B">
              <w:rPr>
                <w:noProof w:val="0"/>
              </w:rPr>
              <w:t xml:space="preserve">Werkproces 1.2.3 Maakt afspraken </w:t>
            </w:r>
          </w:p>
        </w:tc>
      </w:tr>
      <w:tr w:rsidR="000E3B54" w:rsidRPr="0048566B" w14:paraId="300983AD"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9"/>
          </w:tcPr>
          <w:p w14:paraId="5C1F4CC7" w14:textId="77777777" w:rsidR="000E3B54" w:rsidRPr="00876D0D" w:rsidRDefault="000E3B54" w:rsidP="003D772B">
            <w:pPr>
              <w:rPr>
                <w:b w:val="0"/>
                <w:noProof w:val="0"/>
              </w:rPr>
            </w:pPr>
            <w:r w:rsidRPr="00876D0D">
              <w:rPr>
                <w:b w:val="0"/>
                <w:noProof w:val="0"/>
              </w:rPr>
              <w:t>Het resultaat van dit werkproces is:</w:t>
            </w:r>
          </w:p>
          <w:p w14:paraId="37D15F5C" w14:textId="77777777" w:rsidR="000E3B54" w:rsidRDefault="000E3B54" w:rsidP="003D772B">
            <w:pPr>
              <w:pStyle w:val="Opsomming"/>
              <w:rPr>
                <w:b w:val="0"/>
                <w:noProof w:val="0"/>
              </w:rPr>
            </w:pPr>
            <w:r w:rsidRPr="00876D0D">
              <w:rPr>
                <w:b w:val="0"/>
              </w:rPr>
              <w:t>De gemaakte afspraken zijn nagekomen.</w:t>
            </w:r>
          </w:p>
          <w:p w14:paraId="0DBB6C90" w14:textId="77777777" w:rsidR="00876D0D" w:rsidRPr="00876D0D" w:rsidRDefault="00876D0D" w:rsidP="00876D0D">
            <w:pPr>
              <w:pStyle w:val="Opsomming"/>
              <w:numPr>
                <w:ilvl w:val="0"/>
                <w:numId w:val="0"/>
              </w:numPr>
              <w:ind w:left="284"/>
              <w:rPr>
                <w:b w:val="0"/>
                <w:noProof w:val="0"/>
              </w:rPr>
            </w:pPr>
          </w:p>
          <w:p w14:paraId="764429EE" w14:textId="785AC42D" w:rsidR="000E3B54" w:rsidRPr="00876D0D" w:rsidRDefault="00876D0D" w:rsidP="003D772B">
            <w:pPr>
              <w:rPr>
                <w:rFonts w:cs="Arial"/>
                <w:b w:val="0"/>
                <w:i/>
                <w:iCs/>
                <w:color w:val="FF0000"/>
                <w:sz w:val="16"/>
                <w:szCs w:val="16"/>
              </w:rPr>
            </w:pPr>
            <w:r w:rsidRPr="00876D0D">
              <w:rPr>
                <w:rFonts w:cs="Arial"/>
                <w:color w:val="FF0000"/>
              </w:rPr>
              <w:t>De kandidaat heeft laten zien dat hij dit werkproces beheerst:</w:t>
            </w:r>
            <w:r w:rsidR="005036CA">
              <w:rPr>
                <w:rFonts w:cs="Arial"/>
                <w:color w:val="FF0000"/>
              </w:rPr>
              <w:t xml:space="preserve">    </w:t>
            </w:r>
            <w:r w:rsidRPr="00876D0D">
              <w:rPr>
                <w:rFonts w:ascii="Symbol" w:hAnsi="Symbol"/>
                <w:b w:val="0"/>
                <w:bCs/>
                <w:color w:val="FF0000"/>
              </w:rPr>
              <w:t></w:t>
            </w:r>
            <w:r w:rsidRPr="00876D0D">
              <w:rPr>
                <w:rFonts w:cs="Arial"/>
                <w:b w:val="0"/>
                <w:bCs/>
                <w:color w:val="FF0000"/>
              </w:rPr>
              <w:t xml:space="preserve"> ja</w:t>
            </w:r>
            <w:r w:rsidR="005036CA">
              <w:rPr>
                <w:rFonts w:cs="Arial"/>
                <w:b w:val="0"/>
                <w:bCs/>
                <w:color w:val="FF0000"/>
              </w:rPr>
              <w:t xml:space="preserve"> </w:t>
            </w:r>
            <w:r w:rsidRPr="00876D0D">
              <w:rPr>
                <w:rFonts w:ascii="Symbol" w:hAnsi="Symbol"/>
                <w:b w:val="0"/>
                <w:bCs/>
                <w:color w:val="FF0000"/>
              </w:rPr>
              <w:t></w:t>
            </w:r>
            <w:r w:rsidRPr="00876D0D">
              <w:rPr>
                <w:rFonts w:cs="Arial"/>
                <w:b w:val="0"/>
                <w:bCs/>
                <w:color w:val="FF0000"/>
              </w:rPr>
              <w:t xml:space="preserve"> nee</w:t>
            </w:r>
          </w:p>
        </w:tc>
      </w:tr>
      <w:tr w:rsidR="000E3B54" w:rsidRPr="0048566B" w14:paraId="48259B54"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780D5332" w14:textId="77777777" w:rsidR="000E3B54" w:rsidRPr="00876D0D" w:rsidRDefault="000E3B54" w:rsidP="003D772B">
            <w:pPr>
              <w:rPr>
                <w:b w:val="0"/>
                <w:noProof w:val="0"/>
              </w:rPr>
            </w:pPr>
            <w:r w:rsidRPr="00876D0D">
              <w:rPr>
                <w:b w:val="0"/>
                <w:noProof w:val="0"/>
              </w:rPr>
              <w:t>10</w:t>
            </w:r>
          </w:p>
        </w:tc>
        <w:tc>
          <w:tcPr>
            <w:tcW w:w="3886" w:type="dxa"/>
          </w:tcPr>
          <w:p w14:paraId="323D8CB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Inventariseert de benodigde materialen</w:t>
            </w:r>
          </w:p>
        </w:tc>
        <w:tc>
          <w:tcPr>
            <w:tcW w:w="309" w:type="dxa"/>
          </w:tcPr>
          <w:p w14:paraId="7E4C238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49FB7364"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E86A7A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1EDABA3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43776D3B"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65C4C1D3" w14:textId="77777777" w:rsidR="000E3B54" w:rsidRPr="00876D0D" w:rsidRDefault="000E3B54" w:rsidP="003D772B">
            <w:pPr>
              <w:rPr>
                <w:b w:val="0"/>
                <w:noProof w:val="0"/>
              </w:rPr>
            </w:pPr>
            <w:r w:rsidRPr="00876D0D">
              <w:rPr>
                <w:b w:val="0"/>
                <w:noProof w:val="0"/>
              </w:rPr>
              <w:t>11</w:t>
            </w:r>
          </w:p>
        </w:tc>
        <w:tc>
          <w:tcPr>
            <w:tcW w:w="3886" w:type="dxa"/>
          </w:tcPr>
          <w:p w14:paraId="484CB37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Werkt samen met andere betrokkenen</w:t>
            </w:r>
          </w:p>
        </w:tc>
        <w:tc>
          <w:tcPr>
            <w:tcW w:w="309" w:type="dxa"/>
          </w:tcPr>
          <w:p w14:paraId="418DA0B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715B671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5A8DE82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1110902B"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03F19289"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57A63F55" w14:textId="77777777" w:rsidR="000E3B54" w:rsidRPr="00876D0D" w:rsidRDefault="000E3B54" w:rsidP="003D772B">
            <w:pPr>
              <w:rPr>
                <w:b w:val="0"/>
                <w:noProof w:val="0"/>
              </w:rPr>
            </w:pPr>
            <w:r w:rsidRPr="00876D0D">
              <w:rPr>
                <w:b w:val="0"/>
                <w:noProof w:val="0"/>
              </w:rPr>
              <w:t>12</w:t>
            </w:r>
          </w:p>
        </w:tc>
        <w:tc>
          <w:tcPr>
            <w:tcW w:w="3886" w:type="dxa"/>
          </w:tcPr>
          <w:p w14:paraId="1FD883F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Maakt afspraken over vervoer van personen en/of materiaal</w:t>
            </w:r>
          </w:p>
        </w:tc>
        <w:tc>
          <w:tcPr>
            <w:tcW w:w="309" w:type="dxa"/>
          </w:tcPr>
          <w:p w14:paraId="504C27CC"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149FA15E"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4AFE47F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181BF77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6C8FF119"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658F405F" w14:textId="77777777" w:rsidR="000E3B54" w:rsidRPr="00876D0D" w:rsidRDefault="000E3B54" w:rsidP="003D772B">
            <w:pPr>
              <w:rPr>
                <w:b w:val="0"/>
                <w:noProof w:val="0"/>
              </w:rPr>
            </w:pPr>
            <w:r w:rsidRPr="00876D0D">
              <w:rPr>
                <w:b w:val="0"/>
                <w:noProof w:val="0"/>
              </w:rPr>
              <w:t>13</w:t>
            </w:r>
          </w:p>
        </w:tc>
        <w:tc>
          <w:tcPr>
            <w:tcW w:w="3886" w:type="dxa"/>
          </w:tcPr>
          <w:p w14:paraId="43A57BF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Stelt alle betrokkenen op de hoog</w:t>
            </w:r>
            <w:r>
              <w:rPr>
                <w:noProof w:val="0"/>
              </w:rPr>
              <w:t>t</w:t>
            </w:r>
            <w:r w:rsidRPr="0048566B">
              <w:rPr>
                <w:noProof w:val="0"/>
              </w:rPr>
              <w:t>e van de gemaakte afspraken</w:t>
            </w:r>
          </w:p>
        </w:tc>
        <w:tc>
          <w:tcPr>
            <w:tcW w:w="309" w:type="dxa"/>
          </w:tcPr>
          <w:p w14:paraId="3E918B72"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709F70A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2FB18126"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47B4578F"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292866" w14:paraId="30D26533" w14:textId="77777777" w:rsidTr="002100A5">
        <w:trPr>
          <w:trHeight w:val="236"/>
        </w:trPr>
        <w:tc>
          <w:tcPr>
            <w:cnfStyle w:val="001000000000" w:firstRow="0" w:lastRow="0" w:firstColumn="1" w:lastColumn="0" w:oddVBand="0" w:evenVBand="0" w:oddHBand="0" w:evenHBand="0" w:firstRowFirstColumn="0" w:firstRowLastColumn="0" w:lastRowFirstColumn="0" w:lastRowLastColumn="0"/>
            <w:tcW w:w="617" w:type="dxa"/>
          </w:tcPr>
          <w:p w14:paraId="6921385A" w14:textId="77777777" w:rsidR="000E3B54" w:rsidRPr="00876D0D" w:rsidRDefault="000E3B54" w:rsidP="003D772B">
            <w:pPr>
              <w:spacing w:line="276" w:lineRule="auto"/>
              <w:rPr>
                <w:b w:val="0"/>
                <w:noProof w:val="0"/>
                <w:color w:val="1F497D" w:themeColor="text2"/>
              </w:rPr>
            </w:pPr>
            <w:r w:rsidRPr="00876D0D">
              <w:rPr>
                <w:b w:val="0"/>
                <w:noProof w:val="0"/>
                <w:color w:val="1F497D" w:themeColor="text2"/>
              </w:rPr>
              <w:lastRenderedPageBreak/>
              <w:t>14</w:t>
            </w:r>
          </w:p>
        </w:tc>
        <w:tc>
          <w:tcPr>
            <w:tcW w:w="3886" w:type="dxa"/>
          </w:tcPr>
          <w:p w14:paraId="3A7BC0AB" w14:textId="77777777" w:rsidR="000E3B54" w:rsidRPr="00292866"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Komt afspraken na</w:t>
            </w:r>
          </w:p>
        </w:tc>
        <w:tc>
          <w:tcPr>
            <w:tcW w:w="309" w:type="dxa"/>
          </w:tcPr>
          <w:p w14:paraId="389B3025" w14:textId="77777777" w:rsidR="000E3B54" w:rsidRPr="00292866"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0" w:type="dxa"/>
            <w:gridSpan w:val="2"/>
          </w:tcPr>
          <w:p w14:paraId="3492D4FB" w14:textId="77777777" w:rsidR="000E3B54" w:rsidRPr="00292866"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31" w:type="dxa"/>
            <w:gridSpan w:val="2"/>
          </w:tcPr>
          <w:p w14:paraId="00017D5A" w14:textId="77777777" w:rsidR="000E3B54" w:rsidRPr="00292866"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166" w:type="dxa"/>
            <w:gridSpan w:val="2"/>
          </w:tcPr>
          <w:p w14:paraId="543282D7" w14:textId="77777777" w:rsidR="000E3B54" w:rsidRPr="00292866" w:rsidRDefault="000E3B54" w:rsidP="003D772B">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0E3B54" w:rsidRPr="0048566B" w14:paraId="7D57051B" w14:textId="77777777" w:rsidTr="002100A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9"/>
            <w:shd w:val="clear" w:color="auto" w:fill="FAD7B6"/>
          </w:tcPr>
          <w:p w14:paraId="128116DE" w14:textId="77777777" w:rsidR="000E3B54" w:rsidRPr="0048566B" w:rsidRDefault="000E3B54" w:rsidP="003D772B">
            <w:pPr>
              <w:rPr>
                <w:noProof w:val="0"/>
              </w:rPr>
            </w:pPr>
            <w:r w:rsidRPr="0048566B">
              <w:rPr>
                <w:noProof w:val="0"/>
              </w:rPr>
              <w:t xml:space="preserve">Werkproces 1.2.4 Handelt formaliteiten af </w:t>
            </w:r>
          </w:p>
        </w:tc>
      </w:tr>
      <w:tr w:rsidR="000E3B54" w:rsidRPr="0048566B" w14:paraId="4F8F3467"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9"/>
          </w:tcPr>
          <w:p w14:paraId="0E6BE16F" w14:textId="77777777" w:rsidR="000E3B54" w:rsidRPr="00876D0D" w:rsidRDefault="000E3B54" w:rsidP="003D772B">
            <w:pPr>
              <w:rPr>
                <w:b w:val="0"/>
                <w:noProof w:val="0"/>
              </w:rPr>
            </w:pPr>
            <w:r w:rsidRPr="00876D0D">
              <w:rPr>
                <w:b w:val="0"/>
                <w:noProof w:val="0"/>
              </w:rPr>
              <w:t>Het resultaat van dit werkproces is:</w:t>
            </w:r>
          </w:p>
          <w:p w14:paraId="5BB42648" w14:textId="49825D3E" w:rsidR="000E3B54" w:rsidRDefault="000E3B54" w:rsidP="00876D0D">
            <w:pPr>
              <w:pStyle w:val="Opsomming"/>
              <w:rPr>
                <w:b w:val="0"/>
                <w:noProof w:val="0"/>
              </w:rPr>
            </w:pPr>
            <w:r w:rsidRPr="00876D0D">
              <w:rPr>
                <w:b w:val="0"/>
              </w:rPr>
              <w:t>De formaliteiten zijn afgehandeld.</w:t>
            </w:r>
          </w:p>
          <w:p w14:paraId="7FF38A94" w14:textId="77777777" w:rsidR="00876D0D" w:rsidRPr="00876D0D" w:rsidRDefault="00876D0D" w:rsidP="00876D0D">
            <w:pPr>
              <w:pStyle w:val="Opsomming"/>
              <w:numPr>
                <w:ilvl w:val="0"/>
                <w:numId w:val="0"/>
              </w:numPr>
              <w:ind w:left="284"/>
              <w:rPr>
                <w:b w:val="0"/>
                <w:noProof w:val="0"/>
              </w:rPr>
            </w:pPr>
          </w:p>
          <w:p w14:paraId="292D7286" w14:textId="743A3934" w:rsidR="000E3B54" w:rsidRPr="006047C2" w:rsidRDefault="00876D0D" w:rsidP="003D772B">
            <w:pPr>
              <w:rPr>
                <w:rFonts w:cs="Arial"/>
                <w:i/>
                <w:iCs/>
                <w:color w:val="FF0000"/>
                <w:sz w:val="16"/>
                <w:szCs w:val="16"/>
              </w:rPr>
            </w:pPr>
            <w:r w:rsidRPr="00876D0D">
              <w:rPr>
                <w:rFonts w:cs="Arial"/>
                <w:color w:val="FF0000"/>
              </w:rPr>
              <w:t>De kandidaat heeft laten zien dat hij dit werkproces beheerst:</w:t>
            </w:r>
            <w:r w:rsidR="005036CA">
              <w:rPr>
                <w:rFonts w:cs="Arial"/>
                <w:color w:val="FF0000"/>
              </w:rPr>
              <w:t xml:space="preserve">    </w:t>
            </w:r>
            <w:r w:rsidRPr="00876D0D">
              <w:rPr>
                <w:rFonts w:ascii="Symbol" w:hAnsi="Symbol"/>
                <w:b w:val="0"/>
                <w:bCs/>
                <w:color w:val="FF0000"/>
              </w:rPr>
              <w:t></w:t>
            </w:r>
            <w:r w:rsidRPr="00876D0D">
              <w:rPr>
                <w:rFonts w:cs="Arial"/>
                <w:b w:val="0"/>
                <w:bCs/>
                <w:color w:val="FF0000"/>
              </w:rPr>
              <w:t xml:space="preserve"> ja</w:t>
            </w:r>
            <w:r w:rsidR="005036CA">
              <w:rPr>
                <w:rFonts w:cs="Arial"/>
                <w:b w:val="0"/>
                <w:bCs/>
                <w:color w:val="FF0000"/>
              </w:rPr>
              <w:t xml:space="preserve"> </w:t>
            </w:r>
            <w:r w:rsidRPr="00876D0D">
              <w:rPr>
                <w:rFonts w:ascii="Symbol" w:hAnsi="Symbol"/>
                <w:b w:val="0"/>
                <w:bCs/>
                <w:color w:val="FF0000"/>
              </w:rPr>
              <w:t></w:t>
            </w:r>
            <w:r w:rsidRPr="00876D0D">
              <w:rPr>
                <w:rFonts w:cs="Arial"/>
                <w:b w:val="0"/>
                <w:bCs/>
                <w:color w:val="FF0000"/>
              </w:rPr>
              <w:t xml:space="preserve"> nee</w:t>
            </w:r>
          </w:p>
        </w:tc>
      </w:tr>
      <w:tr w:rsidR="000E3B54" w:rsidRPr="0048566B" w14:paraId="58FFE661"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43DA3653" w14:textId="77777777" w:rsidR="000E3B54" w:rsidRPr="00876D0D" w:rsidRDefault="000E3B54" w:rsidP="003D772B">
            <w:pPr>
              <w:rPr>
                <w:b w:val="0"/>
                <w:noProof w:val="0"/>
              </w:rPr>
            </w:pPr>
            <w:r w:rsidRPr="00876D0D">
              <w:rPr>
                <w:b w:val="0"/>
                <w:noProof w:val="0"/>
              </w:rPr>
              <w:t>15</w:t>
            </w:r>
          </w:p>
        </w:tc>
        <w:tc>
          <w:tcPr>
            <w:tcW w:w="3886" w:type="dxa"/>
          </w:tcPr>
          <w:p w14:paraId="2562DF00"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Handelt formaliteiten af </w:t>
            </w:r>
          </w:p>
        </w:tc>
        <w:tc>
          <w:tcPr>
            <w:tcW w:w="309" w:type="dxa"/>
          </w:tcPr>
          <w:p w14:paraId="5D11DC7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1143966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68EE9B3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24C5F2CA"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0E3B54" w:rsidRPr="0048566B" w14:paraId="131CBD0B"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6C35FD83" w14:textId="77777777" w:rsidR="000E3B54" w:rsidRPr="00876D0D" w:rsidRDefault="000E3B54" w:rsidP="003D772B">
            <w:pPr>
              <w:rPr>
                <w:b w:val="0"/>
                <w:noProof w:val="0"/>
              </w:rPr>
            </w:pPr>
            <w:r w:rsidRPr="00876D0D">
              <w:rPr>
                <w:b w:val="0"/>
                <w:noProof w:val="0"/>
              </w:rPr>
              <w:t>16</w:t>
            </w:r>
          </w:p>
        </w:tc>
        <w:tc>
          <w:tcPr>
            <w:tcW w:w="3886" w:type="dxa"/>
          </w:tcPr>
          <w:p w14:paraId="6E4B8878"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 xml:space="preserve">Rapporteert aan de verantwoordelijke </w:t>
            </w:r>
            <w:r w:rsidRPr="0048566B">
              <w:rPr>
                <w:noProof w:val="0"/>
                <w:color w:val="FF0000"/>
              </w:rPr>
              <w:t>trainer-coach 3</w:t>
            </w:r>
          </w:p>
        </w:tc>
        <w:tc>
          <w:tcPr>
            <w:tcW w:w="309" w:type="dxa"/>
          </w:tcPr>
          <w:p w14:paraId="62BF436D"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0" w:type="dxa"/>
            <w:gridSpan w:val="2"/>
          </w:tcPr>
          <w:p w14:paraId="5E8A92B9"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052BB327"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c>
          <w:tcPr>
            <w:tcW w:w="4166" w:type="dxa"/>
            <w:gridSpan w:val="2"/>
          </w:tcPr>
          <w:p w14:paraId="7884A0E1" w14:textId="77777777" w:rsidR="000E3B54" w:rsidRPr="0048566B" w:rsidRDefault="000E3B54" w:rsidP="003D772B">
            <w:pPr>
              <w:cnfStyle w:val="000000000000" w:firstRow="0" w:lastRow="0" w:firstColumn="0" w:lastColumn="0" w:oddVBand="0" w:evenVBand="0" w:oddHBand="0" w:evenHBand="0" w:firstRowFirstColumn="0" w:firstRowLastColumn="0" w:lastRowFirstColumn="0" w:lastRowLastColumn="0"/>
              <w:rPr>
                <w:noProof w:val="0"/>
              </w:rPr>
            </w:pPr>
          </w:p>
        </w:tc>
      </w:tr>
      <w:tr w:rsidR="002100A5" w:rsidRPr="0048566B" w14:paraId="37631952" w14:textId="77777777" w:rsidTr="002100A5">
        <w:trPr>
          <w:trHeight w:val="293"/>
        </w:trPr>
        <w:tc>
          <w:tcPr>
            <w:cnfStyle w:val="001000000000" w:firstRow="0" w:lastRow="0" w:firstColumn="1" w:lastColumn="0" w:oddVBand="0" w:evenVBand="0" w:oddHBand="0" w:evenHBand="0" w:firstRowFirstColumn="0" w:firstRowLastColumn="0" w:lastRowFirstColumn="0" w:lastRowLastColumn="0"/>
            <w:tcW w:w="4503" w:type="dxa"/>
            <w:gridSpan w:val="2"/>
          </w:tcPr>
          <w:p w14:paraId="02C26C4D" w14:textId="77777777" w:rsidR="002100A5" w:rsidRPr="0048566B" w:rsidRDefault="002100A5" w:rsidP="000A1319">
            <w:pPr>
              <w:rPr>
                <w:noProof w:val="0"/>
              </w:rPr>
            </w:pPr>
            <w:bookmarkStart w:id="160" w:name="_Toc341360373"/>
            <w:r w:rsidRPr="0048566B">
              <w:rPr>
                <w:noProof w:val="0"/>
              </w:rPr>
              <w:t>Resultaat van de PVB</w:t>
            </w:r>
          </w:p>
        </w:tc>
        <w:tc>
          <w:tcPr>
            <w:tcW w:w="1605" w:type="dxa"/>
            <w:gridSpan w:val="6"/>
          </w:tcPr>
          <w:p w14:paraId="77C178C5" w14:textId="77777777" w:rsidR="002100A5" w:rsidRPr="0048566B" w:rsidRDefault="002100A5"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31" w:type="dxa"/>
          </w:tcPr>
          <w:p w14:paraId="5443239D" w14:textId="77777777" w:rsidR="002100A5" w:rsidRPr="0048566B" w:rsidRDefault="002100A5" w:rsidP="000A1319">
            <w:pPr>
              <w:cnfStyle w:val="000000000000" w:firstRow="0" w:lastRow="0" w:firstColumn="0" w:lastColumn="0" w:oddVBand="0" w:evenVBand="0" w:oddHBand="0" w:evenHBand="0" w:firstRowFirstColumn="0" w:firstRowLastColumn="0" w:lastRowFirstColumn="0" w:lastRowLastColumn="0"/>
              <w:rPr>
                <w:noProof w:val="0"/>
              </w:rPr>
            </w:pPr>
            <w:r w:rsidRPr="0048566B">
              <w:rPr>
                <w:noProof w:val="0"/>
              </w:rPr>
              <w:t>Toelichting</w:t>
            </w:r>
          </w:p>
          <w:p w14:paraId="2EBA2D28" w14:textId="77777777" w:rsidR="002100A5" w:rsidRPr="0048566B" w:rsidRDefault="002100A5" w:rsidP="000A1319">
            <w:pPr>
              <w:cnfStyle w:val="000000000000" w:firstRow="0" w:lastRow="0" w:firstColumn="0" w:lastColumn="0" w:oddVBand="0" w:evenVBand="0" w:oddHBand="0" w:evenHBand="0" w:firstRowFirstColumn="0" w:firstRowLastColumn="0" w:lastRowFirstColumn="0" w:lastRowLastColumn="0"/>
              <w:rPr>
                <w:noProof w:val="0"/>
              </w:rPr>
            </w:pPr>
          </w:p>
        </w:tc>
      </w:tr>
      <w:tr w:rsidR="002100A5" w:rsidRPr="0048566B" w14:paraId="203F62B5" w14:textId="77777777" w:rsidTr="002100A5">
        <w:trPr>
          <w:trHeight w:val="234"/>
        </w:trPr>
        <w:tc>
          <w:tcPr>
            <w:cnfStyle w:val="001000000000" w:firstRow="0" w:lastRow="0" w:firstColumn="1" w:lastColumn="0" w:oddVBand="0" w:evenVBand="0" w:oddHBand="0" w:evenHBand="0" w:firstRowFirstColumn="0" w:firstRowLastColumn="0" w:lastRowFirstColumn="0" w:lastRowLastColumn="0"/>
            <w:tcW w:w="5385" w:type="dxa"/>
            <w:gridSpan w:val="6"/>
          </w:tcPr>
          <w:p w14:paraId="6FCF24B2" w14:textId="77777777" w:rsidR="002100A5" w:rsidRPr="0048566B" w:rsidRDefault="002100A5" w:rsidP="000A1319">
            <w:pPr>
              <w:rPr>
                <w:noProof w:val="0"/>
              </w:rPr>
            </w:pPr>
            <w:r w:rsidRPr="0048566B">
              <w:rPr>
                <w:noProof w:val="0"/>
              </w:rPr>
              <w:t>Handtekening PVB-beoordelaar:</w:t>
            </w:r>
          </w:p>
          <w:p w14:paraId="78BFAC8F" w14:textId="77777777" w:rsidR="002100A5" w:rsidRPr="0048566B" w:rsidRDefault="002100A5" w:rsidP="000A1319">
            <w:pPr>
              <w:rPr>
                <w:noProof w:val="0"/>
              </w:rPr>
            </w:pPr>
          </w:p>
          <w:p w14:paraId="6C4BD95D" w14:textId="77777777" w:rsidR="002100A5" w:rsidRPr="0048566B" w:rsidRDefault="002100A5" w:rsidP="000A1319">
            <w:pPr>
              <w:rPr>
                <w:noProof w:val="0"/>
              </w:rPr>
            </w:pPr>
          </w:p>
          <w:p w14:paraId="34DEC8E2" w14:textId="77777777" w:rsidR="002100A5" w:rsidRPr="0048566B" w:rsidRDefault="002100A5" w:rsidP="000A1319">
            <w:pPr>
              <w:rPr>
                <w:noProof w:val="0"/>
              </w:rPr>
            </w:pPr>
          </w:p>
        </w:tc>
        <w:tc>
          <w:tcPr>
            <w:tcW w:w="4254" w:type="dxa"/>
            <w:gridSpan w:val="3"/>
          </w:tcPr>
          <w:p w14:paraId="61CD68EE" w14:textId="77777777" w:rsidR="002100A5" w:rsidRPr="0048566B" w:rsidRDefault="002100A5" w:rsidP="000A1319">
            <w:pPr>
              <w:cnfStyle w:val="000000000000" w:firstRow="0" w:lastRow="0" w:firstColumn="0" w:lastColumn="0" w:oddVBand="0" w:evenVBand="0" w:oddHBand="0" w:evenHBand="0" w:firstRowFirstColumn="0" w:firstRowLastColumn="0" w:lastRowFirstColumn="0" w:lastRowLastColumn="0"/>
              <w:rPr>
                <w:noProof w:val="0"/>
              </w:rPr>
            </w:pPr>
          </w:p>
        </w:tc>
      </w:tr>
      <w:tr w:rsidR="002100A5" w:rsidRPr="0048566B" w14:paraId="449E8DBB" w14:textId="77777777" w:rsidTr="002100A5">
        <w:trPr>
          <w:trHeight w:val="567"/>
        </w:trPr>
        <w:tc>
          <w:tcPr>
            <w:cnfStyle w:val="001000000000" w:firstRow="0" w:lastRow="0" w:firstColumn="1" w:lastColumn="0" w:oddVBand="0" w:evenVBand="0" w:oddHBand="0" w:evenHBand="0" w:firstRowFirstColumn="0" w:firstRowLastColumn="0" w:lastRowFirstColumn="0" w:lastRowLastColumn="0"/>
            <w:tcW w:w="5385" w:type="dxa"/>
            <w:gridSpan w:val="6"/>
          </w:tcPr>
          <w:p w14:paraId="3ABA70FA" w14:textId="77777777" w:rsidR="002100A5" w:rsidRPr="0048566B" w:rsidRDefault="002100A5" w:rsidP="000A1319">
            <w:pPr>
              <w:pStyle w:val="Rodetekst"/>
              <w:rPr>
                <w:noProof w:val="0"/>
              </w:rPr>
            </w:pPr>
            <w:r w:rsidRPr="0048566B">
              <w:rPr>
                <w:noProof w:val="0"/>
              </w:rPr>
              <w:t>Akkoord toetsingscommissie</w:t>
            </w:r>
          </w:p>
        </w:tc>
        <w:tc>
          <w:tcPr>
            <w:tcW w:w="4254" w:type="dxa"/>
            <w:gridSpan w:val="3"/>
          </w:tcPr>
          <w:p w14:paraId="1D8CFBA4" w14:textId="77777777" w:rsidR="002100A5" w:rsidRPr="0048566B" w:rsidRDefault="002100A5"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311667E1" w14:textId="77777777" w:rsidR="00B9159C" w:rsidRDefault="00B9159C" w:rsidP="00B9159C">
      <w:pPr>
        <w:pStyle w:val="Kop1"/>
        <w:rPr>
          <w:noProof w:val="0"/>
        </w:rPr>
        <w:sectPr w:rsidR="00B9159C" w:rsidSect="00B9159C">
          <w:footerReference w:type="default" r:id="rId18"/>
          <w:type w:val="continuous"/>
          <w:pgSz w:w="11906" w:h="16838"/>
          <w:pgMar w:top="1134" w:right="1418" w:bottom="1134" w:left="1418" w:header="709" w:footer="709" w:gutter="0"/>
          <w:cols w:space="708"/>
        </w:sectPr>
      </w:pPr>
    </w:p>
    <w:bookmarkEnd w:id="160"/>
    <w:p w14:paraId="311667E2" w14:textId="77777777" w:rsidR="00B9159C" w:rsidRPr="006376C2" w:rsidRDefault="001721D0" w:rsidP="00B9159C">
      <w:pPr>
        <w:spacing w:after="200"/>
        <w:rPr>
          <w:noProof w:val="0"/>
        </w:rPr>
      </w:pPr>
      <w:r w:rsidRPr="006376C2">
        <w:lastRenderedPageBreak/>
        <w:drawing>
          <wp:anchor distT="0" distB="0" distL="114300" distR="114300" simplePos="0" relativeHeight="251668480" behindDoc="0" locked="0" layoutInCell="1" allowOverlap="1" wp14:anchorId="311667E4" wp14:editId="311667E5">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p w14:paraId="311667E3" w14:textId="77777777" w:rsidR="001721D0" w:rsidRDefault="001721D0">
      <w:pPr>
        <w:spacing w:after="200"/>
      </w:pPr>
    </w:p>
    <w:sectPr w:rsidR="001721D0" w:rsidSect="001D6FB6">
      <w:headerReference w:type="first" r:id="rId20"/>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3D772B" w:rsidRDefault="003D772B" w:rsidP="00EE7285">
      <w:r>
        <w:separator/>
      </w:r>
    </w:p>
  </w:endnote>
  <w:endnote w:type="continuationSeparator" w:id="0">
    <w:p w14:paraId="311667E9" w14:textId="77777777" w:rsidR="003D772B" w:rsidRDefault="003D772B"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EndPr/>
    <w:sdtContent>
      <w:p w14:paraId="311667EA" w14:textId="77777777" w:rsidR="003D772B" w:rsidRDefault="003D772B">
        <w:pPr>
          <w:pStyle w:val="Voettekst"/>
          <w:jc w:val="right"/>
        </w:pPr>
        <w:r>
          <w:fldChar w:fldCharType="begin"/>
        </w:r>
        <w:r>
          <w:instrText>PAGE   \* MERGEFORMAT</w:instrText>
        </w:r>
        <w:r>
          <w:fldChar w:fldCharType="separate"/>
        </w:r>
        <w:r>
          <w:t>21</w:t>
        </w:r>
        <w:r>
          <w:fldChar w:fldCharType="end"/>
        </w:r>
      </w:p>
    </w:sdtContent>
  </w:sdt>
  <w:p w14:paraId="311667EB" w14:textId="77777777" w:rsidR="003D772B" w:rsidRDefault="003D772B"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EndPr/>
    <w:sdtContent>
      <w:p w14:paraId="311667ED" w14:textId="77777777" w:rsidR="003D772B" w:rsidRDefault="002555A5">
        <w:pPr>
          <w:pStyle w:val="Voettekst"/>
          <w:jc w:val="right"/>
        </w:pPr>
      </w:p>
    </w:sdtContent>
  </w:sdt>
  <w:p w14:paraId="311667EE" w14:textId="77777777" w:rsidR="003D772B" w:rsidRDefault="003D772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65CAD" w14:textId="77777777" w:rsidR="003D772B" w:rsidRDefault="003D772B" w:rsidP="00C40F2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D3E15EA" w14:textId="77777777" w:rsidR="003D772B" w:rsidRDefault="003D772B" w:rsidP="00C40F2D">
    <w:pPr>
      <w:pStyle w:val="Voettekst"/>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7730C" w14:textId="77777777" w:rsidR="003D772B" w:rsidRDefault="003D772B" w:rsidP="00C40F2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555A5">
      <w:rPr>
        <w:rStyle w:val="Paginanummer"/>
      </w:rPr>
      <w:t>6</w:t>
    </w:r>
    <w:r>
      <w:rPr>
        <w:rStyle w:val="Paginanummer"/>
      </w:rPr>
      <w:fldChar w:fldCharType="end"/>
    </w:r>
  </w:p>
  <w:p w14:paraId="04956B2E" w14:textId="6DC85FCE" w:rsidR="003D772B" w:rsidRPr="00CE3FDA" w:rsidRDefault="005C29F7" w:rsidP="00C40F2D">
    <w:pPr>
      <w:pStyle w:val="Voettekst"/>
      <w:ind w:right="360"/>
    </w:pPr>
    <w:fldSimple w:instr=" STYLEREF 1 \* MERGEFORMAT ">
      <w:r w:rsidR="002555A5">
        <w:t>Toetsplan van de kwalificatie trainer-coach 1</w:t>
      </w:r>
    </w:fldSimple>
    <w:r w:rsidR="003D772B" w:rsidRPr="00CE3FDA">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53E07" w14:textId="77777777" w:rsidR="00356781" w:rsidRDefault="00356781" w:rsidP="009643D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555A5">
      <w:rPr>
        <w:rStyle w:val="Paginanummer"/>
      </w:rPr>
      <w:t>2</w:t>
    </w:r>
    <w:r>
      <w:rPr>
        <w:rStyle w:val="Paginanummer"/>
      </w:rPr>
      <w:fldChar w:fldCharType="end"/>
    </w:r>
  </w:p>
  <w:p w14:paraId="5231031D" w14:textId="67D3455E" w:rsidR="003D772B" w:rsidRDefault="005C29F7" w:rsidP="00356781">
    <w:pPr>
      <w:pStyle w:val="Voettekst"/>
      <w:ind w:right="360"/>
    </w:pPr>
    <w:fldSimple w:instr=" STYLEREF 1 \* MERGEFORMAT ">
      <w:r w:rsidR="002555A5">
        <w:t>Inhoudsopgave</w:t>
      </w:r>
    </w:fldSimple>
  </w:p>
  <w:p w14:paraId="3D514687" w14:textId="77777777" w:rsidR="003D772B" w:rsidRDefault="003D772B">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728071"/>
      <w:docPartObj>
        <w:docPartGallery w:val="Page Numbers (Bottom of Page)"/>
        <w:docPartUnique/>
      </w:docPartObj>
    </w:sdtPr>
    <w:sdtEndPr/>
    <w:sdtContent>
      <w:p w14:paraId="3DFF5167" w14:textId="77777777" w:rsidR="003D772B" w:rsidRDefault="003D772B">
        <w:pPr>
          <w:pStyle w:val="Voettekst"/>
          <w:jc w:val="right"/>
        </w:pPr>
      </w:p>
      <w:p w14:paraId="06E2C2D9" w14:textId="77777777" w:rsidR="003D772B" w:rsidRDefault="002555A5">
        <w:pPr>
          <w:pStyle w:val="Voettekst"/>
          <w:jc w:val="right"/>
        </w:pPr>
      </w:p>
    </w:sdtContent>
  </w:sdt>
  <w:p w14:paraId="4459BDEC" w14:textId="77777777" w:rsidR="003D772B" w:rsidRDefault="003D772B" w:rsidP="00E33570">
    <w:pPr>
      <w:pStyle w:val="Voettekst"/>
    </w:pPr>
    <w:r>
      <w:t>PVB 1.1 Assisteren bij trainingen/activiteiten</w:t>
    </w:r>
    <w:r>
      <w:tab/>
    </w:r>
    <w:r>
      <w:tab/>
    </w:r>
    <w:r>
      <w:fldChar w:fldCharType="begin"/>
    </w:r>
    <w:r>
      <w:instrText>PAGE   \* MERGEFORMAT</w:instrText>
    </w:r>
    <w:r>
      <w:fldChar w:fldCharType="separate"/>
    </w:r>
    <w:r w:rsidR="002555A5">
      <w:t>10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B" w14:textId="77777777" w:rsidR="003D772B" w:rsidRDefault="003D772B"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555A5">
      <w:rPr>
        <w:rStyle w:val="Paginanummer"/>
      </w:rPr>
      <w:t>15</w:t>
    </w:r>
    <w:r>
      <w:rPr>
        <w:rStyle w:val="Paginanummer"/>
      </w:rPr>
      <w:fldChar w:fldCharType="end"/>
    </w:r>
  </w:p>
  <w:p w14:paraId="311667FD" w14:textId="1F4A26B2" w:rsidR="003D772B" w:rsidRDefault="00356781">
    <w:pPr>
      <w:pStyle w:val="Voettekst"/>
    </w:pPr>
    <w:r>
      <w:rPr>
        <w:szCs w:val="18"/>
      </w:rPr>
      <w:fldChar w:fldCharType="begin"/>
    </w:r>
    <w:r>
      <w:rPr>
        <w:szCs w:val="18"/>
      </w:rPr>
      <w:instrText xml:space="preserve"> STYLEREF 1 \* MERGEFORMAT </w:instrText>
    </w:r>
    <w:r>
      <w:rPr>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3D772B" w:rsidRDefault="003D772B" w:rsidP="00EE7285">
      <w:r>
        <w:separator/>
      </w:r>
    </w:p>
  </w:footnote>
  <w:footnote w:type="continuationSeparator" w:id="0">
    <w:p w14:paraId="311667E7" w14:textId="77777777" w:rsidR="003D772B" w:rsidRDefault="003D772B" w:rsidP="00EE7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3D772B" w:rsidRPr="00C206A6" w:rsidRDefault="002555A5"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3D772B" w:rsidRPr="006931E2" w:rsidRDefault="003D772B" w:rsidP="00C206A6">
                <w:pPr>
                  <w:pStyle w:val="EersteTitel"/>
                </w:pPr>
                <w:r>
                  <w:t>Kwalificatiestructuur Sport 2017</w:t>
                </w:r>
              </w:p>
              <w:p w14:paraId="31166807" w14:textId="77777777" w:rsidR="003D772B" w:rsidRPr="006931E2" w:rsidRDefault="003D772B" w:rsidP="00C206A6">
                <w:pPr>
                  <w:pStyle w:val="Titel"/>
                </w:pPr>
                <w:r>
                  <w:t>Toetsdocumenten</w:t>
                </w:r>
              </w:p>
              <w:p w14:paraId="31166808" w14:textId="41116592" w:rsidR="003D772B" w:rsidRPr="006931E2" w:rsidRDefault="003D772B" w:rsidP="00C206A6">
                <w:pPr>
                  <w:pStyle w:val="Subtitel"/>
                </w:pPr>
                <w:r>
                  <w:t xml:space="preserve">Trainer-coach 1 </w:t>
                </w:r>
              </w:p>
            </w:txbxContent>
          </v:textbox>
        </v:shape>
      </w:pict>
    </w:r>
    <w:r w:rsidR="003D772B">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9FCCC" w14:textId="77777777" w:rsidR="003D772B" w:rsidRDefault="003D772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0A921" w14:textId="77777777" w:rsidR="003D772B" w:rsidRDefault="003D772B">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5C5DF" w14:textId="42652A12" w:rsidR="003D772B" w:rsidRDefault="003D772B">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3D772B" w:rsidRDefault="003D772B"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FB3973"/>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0E406B"/>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4" w15:restartNumberingAfterBreak="0">
    <w:nsid w:val="07FB50CE"/>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0570EB5"/>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8D32B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4D7B7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690CBB"/>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1E3DBC"/>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asciiTheme="minorHAnsi" w:hAnsiTheme="minorHAnsi" w:cstheme="minorHAnsi" w:hint="default"/>
      </w:rPr>
    </w:lvl>
    <w:lvl w:ilvl="3">
      <w:start w:val="1"/>
      <w:numFmt w:val="upperLetter"/>
      <w:lvlText w:val="%4."/>
      <w:lvlJc w:val="left"/>
      <w:pPr>
        <w:ind w:left="1816" w:hanging="454"/>
      </w:pPr>
      <w:rPr>
        <w:rFonts w:hint="default"/>
      </w:rPr>
    </w:lvl>
    <w:lvl w:ilvl="4">
      <w:start w:val="1"/>
      <w:numFmt w:val="decimal"/>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1" w15:restartNumberingAfterBreak="0">
    <w:nsid w:val="2EC56FC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1763D06"/>
    <w:multiLevelType w:val="hybridMultilevel"/>
    <w:tmpl w:val="2D5680A0"/>
    <w:lvl w:ilvl="0" w:tplc="1DD24FEA">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E7B63"/>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61866FC"/>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C25170"/>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8154D9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9" w15:restartNumberingAfterBreak="0">
    <w:nsid w:val="40DE3649"/>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41468"/>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A29F8"/>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97AEA"/>
    <w:multiLevelType w:val="multilevel"/>
    <w:tmpl w:val="833057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C74AB"/>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97438D9"/>
    <w:multiLevelType w:val="hybridMultilevel"/>
    <w:tmpl w:val="A18C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7D2CF0"/>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D909FC"/>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97934"/>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34" w15:restartNumberingAfterBreak="0">
    <w:nsid w:val="5776226C"/>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36" w15:restartNumberingAfterBreak="0">
    <w:nsid w:val="5EA3587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14713F"/>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5C457B6"/>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9105C9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B056723"/>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7956D7"/>
    <w:multiLevelType w:val="hybridMultilevel"/>
    <w:tmpl w:val="95402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2DE73E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59F36D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07638A"/>
    <w:multiLevelType w:val="multilevel"/>
    <w:tmpl w:val="ECE80DD6"/>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11635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79730609"/>
    <w:multiLevelType w:val="hybridMultilevel"/>
    <w:tmpl w:val="26645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D129D6"/>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7BDB5B63"/>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7D573FD5"/>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1"/>
  </w:num>
  <w:num w:numId="2">
    <w:abstractNumId w:val="3"/>
  </w:num>
  <w:num w:numId="3">
    <w:abstractNumId w:val="33"/>
  </w:num>
  <w:num w:numId="4">
    <w:abstractNumId w:val="18"/>
  </w:num>
  <w:num w:numId="5">
    <w:abstractNumId w:val="20"/>
  </w:num>
  <w:num w:numId="6">
    <w:abstractNumId w:val="30"/>
  </w:num>
  <w:num w:numId="7">
    <w:abstractNumId w:val="24"/>
  </w:num>
  <w:num w:numId="8">
    <w:abstractNumId w:val="15"/>
  </w:num>
  <w:num w:numId="9">
    <w:abstractNumId w:val="35"/>
  </w:num>
  <w:num w:numId="10">
    <w:abstractNumId w:val="0"/>
  </w:num>
  <w:num w:numId="11">
    <w:abstractNumId w:val="9"/>
  </w:num>
  <w:num w:numId="12">
    <w:abstractNumId w:val="31"/>
  </w:num>
  <w:num w:numId="13">
    <w:abstractNumId w:val="12"/>
  </w:num>
  <w:num w:numId="14">
    <w:abstractNumId w:val="28"/>
  </w:num>
  <w:num w:numId="15">
    <w:abstractNumId w:val="45"/>
  </w:num>
  <w:num w:numId="16">
    <w:abstractNumId w:val="4"/>
  </w:num>
  <w:num w:numId="17">
    <w:abstractNumId w:val="25"/>
  </w:num>
  <w:num w:numId="18">
    <w:abstractNumId w:val="50"/>
  </w:num>
  <w:num w:numId="19">
    <w:abstractNumId w:val="34"/>
  </w:num>
  <w:num w:numId="20">
    <w:abstractNumId w:val="16"/>
  </w:num>
  <w:num w:numId="21">
    <w:abstractNumId w:val="43"/>
  </w:num>
  <w:num w:numId="22">
    <w:abstractNumId w:val="36"/>
  </w:num>
  <w:num w:numId="23">
    <w:abstractNumId w:val="7"/>
  </w:num>
  <w:num w:numId="24">
    <w:abstractNumId w:val="19"/>
  </w:num>
  <w:num w:numId="25">
    <w:abstractNumId w:val="48"/>
  </w:num>
  <w:num w:numId="26">
    <w:abstractNumId w:val="39"/>
  </w:num>
  <w:num w:numId="27">
    <w:abstractNumId w:val="49"/>
  </w:num>
  <w:num w:numId="28">
    <w:abstractNumId w:val="21"/>
  </w:num>
  <w:num w:numId="29">
    <w:abstractNumId w:val="8"/>
  </w:num>
  <w:num w:numId="30">
    <w:abstractNumId w:val="22"/>
  </w:num>
  <w:num w:numId="31">
    <w:abstractNumId w:val="5"/>
  </w:num>
  <w:num w:numId="32">
    <w:abstractNumId w:val="40"/>
  </w:num>
  <w:num w:numId="33">
    <w:abstractNumId w:val="29"/>
  </w:num>
  <w:num w:numId="34">
    <w:abstractNumId w:val="17"/>
  </w:num>
  <w:num w:numId="35">
    <w:abstractNumId w:val="41"/>
  </w:num>
  <w:num w:numId="36">
    <w:abstractNumId w:val="6"/>
  </w:num>
  <w:num w:numId="37">
    <w:abstractNumId w:val="11"/>
  </w:num>
  <w:num w:numId="38">
    <w:abstractNumId w:val="32"/>
  </w:num>
  <w:num w:numId="39">
    <w:abstractNumId w:val="1"/>
  </w:num>
  <w:num w:numId="40">
    <w:abstractNumId w:val="46"/>
  </w:num>
  <w:num w:numId="41">
    <w:abstractNumId w:val="26"/>
  </w:num>
  <w:num w:numId="42">
    <w:abstractNumId w:val="13"/>
  </w:num>
  <w:num w:numId="43">
    <w:abstractNumId w:val="38"/>
  </w:num>
  <w:num w:numId="44">
    <w:abstractNumId w:val="2"/>
  </w:num>
  <w:num w:numId="45">
    <w:abstractNumId w:val="14"/>
  </w:num>
  <w:num w:numId="46">
    <w:abstractNumId w:val="42"/>
  </w:num>
  <w:num w:numId="47">
    <w:abstractNumId w:val="47"/>
  </w:num>
  <w:num w:numId="48">
    <w:abstractNumId w:val="27"/>
  </w:num>
  <w:num w:numId="49">
    <w:abstractNumId w:val="44"/>
  </w:num>
  <w:num w:numId="50">
    <w:abstractNumId w:val="10"/>
  </w:num>
  <w:num w:numId="51">
    <w:abstractNumId w:val="3"/>
  </w:num>
  <w:num w:numId="52">
    <w:abstractNumId w:val="3"/>
  </w:num>
  <w:num w:numId="53">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54A7F"/>
    <w:rsid w:val="00056E22"/>
    <w:rsid w:val="00062A80"/>
    <w:rsid w:val="000631B4"/>
    <w:rsid w:val="0007036D"/>
    <w:rsid w:val="00077555"/>
    <w:rsid w:val="000827A2"/>
    <w:rsid w:val="000A0A35"/>
    <w:rsid w:val="000A7A62"/>
    <w:rsid w:val="000B2C5D"/>
    <w:rsid w:val="000B6194"/>
    <w:rsid w:val="000C3B94"/>
    <w:rsid w:val="000C3CF0"/>
    <w:rsid w:val="000C6B84"/>
    <w:rsid w:val="000D5F5F"/>
    <w:rsid w:val="000D6646"/>
    <w:rsid w:val="000E2E11"/>
    <w:rsid w:val="000E3B54"/>
    <w:rsid w:val="000F1DF6"/>
    <w:rsid w:val="000F7AD0"/>
    <w:rsid w:val="001013A1"/>
    <w:rsid w:val="00102BA6"/>
    <w:rsid w:val="00110AC0"/>
    <w:rsid w:val="00113D36"/>
    <w:rsid w:val="00122675"/>
    <w:rsid w:val="00125A0A"/>
    <w:rsid w:val="00125F0A"/>
    <w:rsid w:val="00133D1D"/>
    <w:rsid w:val="0014027F"/>
    <w:rsid w:val="00141B8A"/>
    <w:rsid w:val="001604FC"/>
    <w:rsid w:val="0016239D"/>
    <w:rsid w:val="00164AC0"/>
    <w:rsid w:val="00166143"/>
    <w:rsid w:val="0016770E"/>
    <w:rsid w:val="001721D0"/>
    <w:rsid w:val="001812EB"/>
    <w:rsid w:val="001831B4"/>
    <w:rsid w:val="001A06B5"/>
    <w:rsid w:val="001A265D"/>
    <w:rsid w:val="001A7667"/>
    <w:rsid w:val="001B484E"/>
    <w:rsid w:val="001C6DAD"/>
    <w:rsid w:val="001C78F7"/>
    <w:rsid w:val="001C7BFB"/>
    <w:rsid w:val="001D6FB6"/>
    <w:rsid w:val="001E18B4"/>
    <w:rsid w:val="001E7C2E"/>
    <w:rsid w:val="001F3E37"/>
    <w:rsid w:val="001F496E"/>
    <w:rsid w:val="00201230"/>
    <w:rsid w:val="002100A5"/>
    <w:rsid w:val="00223416"/>
    <w:rsid w:val="002340A1"/>
    <w:rsid w:val="002426BB"/>
    <w:rsid w:val="00245D0E"/>
    <w:rsid w:val="0025151A"/>
    <w:rsid w:val="002555A5"/>
    <w:rsid w:val="00255D25"/>
    <w:rsid w:val="002563C0"/>
    <w:rsid w:val="002672B1"/>
    <w:rsid w:val="0028213A"/>
    <w:rsid w:val="0028478D"/>
    <w:rsid w:val="002908CC"/>
    <w:rsid w:val="00292866"/>
    <w:rsid w:val="002B77A3"/>
    <w:rsid w:val="002C411E"/>
    <w:rsid w:val="002C5C76"/>
    <w:rsid w:val="002E0AB7"/>
    <w:rsid w:val="002F5AA9"/>
    <w:rsid w:val="002F5FD3"/>
    <w:rsid w:val="003006FD"/>
    <w:rsid w:val="00315D4D"/>
    <w:rsid w:val="00331BBE"/>
    <w:rsid w:val="003412BF"/>
    <w:rsid w:val="0035116E"/>
    <w:rsid w:val="00355663"/>
    <w:rsid w:val="00356781"/>
    <w:rsid w:val="00364912"/>
    <w:rsid w:val="003751BB"/>
    <w:rsid w:val="0038082E"/>
    <w:rsid w:val="00381AD5"/>
    <w:rsid w:val="003871F8"/>
    <w:rsid w:val="003957A9"/>
    <w:rsid w:val="00397468"/>
    <w:rsid w:val="003B1E51"/>
    <w:rsid w:val="003B27FD"/>
    <w:rsid w:val="003B63DB"/>
    <w:rsid w:val="003D14C1"/>
    <w:rsid w:val="003D772B"/>
    <w:rsid w:val="003F1369"/>
    <w:rsid w:val="003F5583"/>
    <w:rsid w:val="00400035"/>
    <w:rsid w:val="00413D05"/>
    <w:rsid w:val="00422534"/>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B2656"/>
    <w:rsid w:val="004B6A04"/>
    <w:rsid w:val="004C16B5"/>
    <w:rsid w:val="004C6540"/>
    <w:rsid w:val="004F40BB"/>
    <w:rsid w:val="004F5672"/>
    <w:rsid w:val="005036CA"/>
    <w:rsid w:val="00504791"/>
    <w:rsid w:val="00506618"/>
    <w:rsid w:val="005075CB"/>
    <w:rsid w:val="005536D6"/>
    <w:rsid w:val="005611F6"/>
    <w:rsid w:val="00561A0D"/>
    <w:rsid w:val="00572878"/>
    <w:rsid w:val="0057335C"/>
    <w:rsid w:val="00573F5D"/>
    <w:rsid w:val="00583442"/>
    <w:rsid w:val="00585EDC"/>
    <w:rsid w:val="00596F28"/>
    <w:rsid w:val="005A2FD1"/>
    <w:rsid w:val="005B008C"/>
    <w:rsid w:val="005B309A"/>
    <w:rsid w:val="005B3AA9"/>
    <w:rsid w:val="005C29F7"/>
    <w:rsid w:val="005D5151"/>
    <w:rsid w:val="005F1C5C"/>
    <w:rsid w:val="006014FF"/>
    <w:rsid w:val="006047C2"/>
    <w:rsid w:val="00611A51"/>
    <w:rsid w:val="00615CA0"/>
    <w:rsid w:val="0062102E"/>
    <w:rsid w:val="00622870"/>
    <w:rsid w:val="00627BF7"/>
    <w:rsid w:val="00634172"/>
    <w:rsid w:val="006363CF"/>
    <w:rsid w:val="00636944"/>
    <w:rsid w:val="00667BDB"/>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C1EA0"/>
    <w:rsid w:val="007C74E6"/>
    <w:rsid w:val="007E0056"/>
    <w:rsid w:val="007E4526"/>
    <w:rsid w:val="007E4E2D"/>
    <w:rsid w:val="007F2F01"/>
    <w:rsid w:val="007F77F1"/>
    <w:rsid w:val="00800887"/>
    <w:rsid w:val="00807046"/>
    <w:rsid w:val="00811859"/>
    <w:rsid w:val="00830A80"/>
    <w:rsid w:val="00833127"/>
    <w:rsid w:val="008679A3"/>
    <w:rsid w:val="008732CF"/>
    <w:rsid w:val="00876D0D"/>
    <w:rsid w:val="00881A4C"/>
    <w:rsid w:val="00882C1F"/>
    <w:rsid w:val="00883B16"/>
    <w:rsid w:val="0088633C"/>
    <w:rsid w:val="00887DA3"/>
    <w:rsid w:val="008944C0"/>
    <w:rsid w:val="008A4F28"/>
    <w:rsid w:val="008A7D15"/>
    <w:rsid w:val="008B75AD"/>
    <w:rsid w:val="008C6341"/>
    <w:rsid w:val="008D3F26"/>
    <w:rsid w:val="008E560B"/>
    <w:rsid w:val="008F1A7A"/>
    <w:rsid w:val="0090020F"/>
    <w:rsid w:val="00901C4E"/>
    <w:rsid w:val="00914F6D"/>
    <w:rsid w:val="00931457"/>
    <w:rsid w:val="009349A7"/>
    <w:rsid w:val="00937D53"/>
    <w:rsid w:val="009415A1"/>
    <w:rsid w:val="009519EF"/>
    <w:rsid w:val="0095260D"/>
    <w:rsid w:val="0095543D"/>
    <w:rsid w:val="0096172B"/>
    <w:rsid w:val="009655AC"/>
    <w:rsid w:val="00971F48"/>
    <w:rsid w:val="00983ED6"/>
    <w:rsid w:val="00984EA5"/>
    <w:rsid w:val="009A2D6A"/>
    <w:rsid w:val="009A3E8D"/>
    <w:rsid w:val="009A49B2"/>
    <w:rsid w:val="009C0730"/>
    <w:rsid w:val="009C7F50"/>
    <w:rsid w:val="009E1A2A"/>
    <w:rsid w:val="009F70D1"/>
    <w:rsid w:val="00A11AC8"/>
    <w:rsid w:val="00A14E0E"/>
    <w:rsid w:val="00A15282"/>
    <w:rsid w:val="00A174D5"/>
    <w:rsid w:val="00A2205B"/>
    <w:rsid w:val="00A261B9"/>
    <w:rsid w:val="00A26EAF"/>
    <w:rsid w:val="00A26EE0"/>
    <w:rsid w:val="00A314C5"/>
    <w:rsid w:val="00A32A5F"/>
    <w:rsid w:val="00A34727"/>
    <w:rsid w:val="00A351DE"/>
    <w:rsid w:val="00A365D0"/>
    <w:rsid w:val="00A4022A"/>
    <w:rsid w:val="00A443C8"/>
    <w:rsid w:val="00A56664"/>
    <w:rsid w:val="00A714EA"/>
    <w:rsid w:val="00A74C69"/>
    <w:rsid w:val="00A74CA6"/>
    <w:rsid w:val="00A75197"/>
    <w:rsid w:val="00A7634F"/>
    <w:rsid w:val="00A77DDD"/>
    <w:rsid w:val="00A8555F"/>
    <w:rsid w:val="00A935E1"/>
    <w:rsid w:val="00AA3C34"/>
    <w:rsid w:val="00AA7C95"/>
    <w:rsid w:val="00AB1F55"/>
    <w:rsid w:val="00AC54A0"/>
    <w:rsid w:val="00AC65D2"/>
    <w:rsid w:val="00AC7594"/>
    <w:rsid w:val="00AD2444"/>
    <w:rsid w:val="00AE7437"/>
    <w:rsid w:val="00AF0EDE"/>
    <w:rsid w:val="00B03A9F"/>
    <w:rsid w:val="00B05BAE"/>
    <w:rsid w:val="00B06759"/>
    <w:rsid w:val="00B11947"/>
    <w:rsid w:val="00B3606E"/>
    <w:rsid w:val="00B57121"/>
    <w:rsid w:val="00B615A5"/>
    <w:rsid w:val="00B643D2"/>
    <w:rsid w:val="00B703EE"/>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6A6"/>
    <w:rsid w:val="00C20FB1"/>
    <w:rsid w:val="00C20FE9"/>
    <w:rsid w:val="00C309DE"/>
    <w:rsid w:val="00C40F2D"/>
    <w:rsid w:val="00C53A1C"/>
    <w:rsid w:val="00C55EB1"/>
    <w:rsid w:val="00C63635"/>
    <w:rsid w:val="00C65A9D"/>
    <w:rsid w:val="00C7299F"/>
    <w:rsid w:val="00C82327"/>
    <w:rsid w:val="00C9331C"/>
    <w:rsid w:val="00C95806"/>
    <w:rsid w:val="00CA121C"/>
    <w:rsid w:val="00CA5624"/>
    <w:rsid w:val="00CA7448"/>
    <w:rsid w:val="00CA78BE"/>
    <w:rsid w:val="00CB3306"/>
    <w:rsid w:val="00CD275C"/>
    <w:rsid w:val="00CD43F5"/>
    <w:rsid w:val="00CD7F07"/>
    <w:rsid w:val="00CF0B6D"/>
    <w:rsid w:val="00CF0C58"/>
    <w:rsid w:val="00CF46DB"/>
    <w:rsid w:val="00CF4A73"/>
    <w:rsid w:val="00D033D5"/>
    <w:rsid w:val="00D04F2E"/>
    <w:rsid w:val="00D17509"/>
    <w:rsid w:val="00D30608"/>
    <w:rsid w:val="00D32E12"/>
    <w:rsid w:val="00D35708"/>
    <w:rsid w:val="00D35924"/>
    <w:rsid w:val="00D40E26"/>
    <w:rsid w:val="00D6081E"/>
    <w:rsid w:val="00D67886"/>
    <w:rsid w:val="00D77979"/>
    <w:rsid w:val="00D80EC9"/>
    <w:rsid w:val="00D81837"/>
    <w:rsid w:val="00D829E4"/>
    <w:rsid w:val="00D9178E"/>
    <w:rsid w:val="00D917BF"/>
    <w:rsid w:val="00D97A47"/>
    <w:rsid w:val="00DB76DD"/>
    <w:rsid w:val="00DC2CA1"/>
    <w:rsid w:val="00DC795C"/>
    <w:rsid w:val="00DD3D36"/>
    <w:rsid w:val="00DD6EC9"/>
    <w:rsid w:val="00DF25AA"/>
    <w:rsid w:val="00DF5F5F"/>
    <w:rsid w:val="00E13417"/>
    <w:rsid w:val="00E17B3F"/>
    <w:rsid w:val="00E232F0"/>
    <w:rsid w:val="00E2547B"/>
    <w:rsid w:val="00E33570"/>
    <w:rsid w:val="00E44C99"/>
    <w:rsid w:val="00E46F7B"/>
    <w:rsid w:val="00E60AF2"/>
    <w:rsid w:val="00E7613A"/>
    <w:rsid w:val="00E9022B"/>
    <w:rsid w:val="00E92E9E"/>
    <w:rsid w:val="00E9536C"/>
    <w:rsid w:val="00EC7279"/>
    <w:rsid w:val="00ED1290"/>
    <w:rsid w:val="00ED3494"/>
    <w:rsid w:val="00EE5AAC"/>
    <w:rsid w:val="00EE7285"/>
    <w:rsid w:val="00EE7598"/>
    <w:rsid w:val="00EF2730"/>
    <w:rsid w:val="00F04D64"/>
    <w:rsid w:val="00F0632A"/>
    <w:rsid w:val="00F06BB9"/>
    <w:rsid w:val="00F20CB5"/>
    <w:rsid w:val="00F215ED"/>
    <w:rsid w:val="00F272D3"/>
    <w:rsid w:val="00F34A6D"/>
    <w:rsid w:val="00F34D06"/>
    <w:rsid w:val="00F3574E"/>
    <w:rsid w:val="00F37546"/>
    <w:rsid w:val="00F4658F"/>
    <w:rsid w:val="00F47307"/>
    <w:rsid w:val="00F52423"/>
    <w:rsid w:val="00F61E17"/>
    <w:rsid w:val="00F71021"/>
    <w:rsid w:val="00F72D6F"/>
    <w:rsid w:val="00F74608"/>
    <w:rsid w:val="00F7561C"/>
    <w:rsid w:val="00F8326E"/>
    <w:rsid w:val="00F834D1"/>
    <w:rsid w:val="00F91FBC"/>
    <w:rsid w:val="00FA4BC4"/>
    <w:rsid w:val="00FB63C1"/>
    <w:rsid w:val="00FB7D8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F8744DEA-4C1F-4CB3-BC71-FF1A8A6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Segoe UI" w:eastAsiaTheme="majorEastAsia" w:hAnsi="Segoe UI"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Segoe UI" w:eastAsiaTheme="majorEastAsia" w:hAnsi="Segoe UI"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102BA6"/>
    <w:pPr>
      <w:tabs>
        <w:tab w:val="right" w:pos="7938"/>
      </w:tabs>
      <w:spacing w:after="100"/>
    </w:pPr>
    <w:rPr>
      <w:b/>
    </w:rPr>
  </w:style>
  <w:style w:type="paragraph" w:styleId="Inhopg2">
    <w:name w:val="toc 2"/>
    <w:basedOn w:val="Standaard"/>
    <w:next w:val="Standaard"/>
    <w:autoRedefine/>
    <w:uiPriority w:val="39"/>
    <w:unhideWhenUsed/>
    <w:rsid w:val="00102BA6"/>
    <w:pPr>
      <w:tabs>
        <w:tab w:val="left" w:pos="284"/>
        <w:tab w:val="right" w:pos="7938"/>
      </w:tabs>
      <w:spacing w:after="100"/>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6363CF"/>
    <w:pPr>
      <w:tabs>
        <w:tab w:val="left" w:pos="816"/>
        <w:tab w:val="right" w:pos="7938"/>
      </w:tabs>
      <w:spacing w:after="100"/>
      <w:ind w:left="34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FD7D6A-7665-4E7D-9147-23FE2643DF58}">
  <ds:schemaRefs>
    <ds:schemaRef ds:uri="http://schemas.openxmlformats.org/officeDocument/2006/bibliography"/>
  </ds:schemaRefs>
</ds:datastoreItem>
</file>

<file path=customXml/itemProps2.xml><?xml version="1.0" encoding="utf-8"?>
<ds:datastoreItem xmlns:ds="http://schemas.openxmlformats.org/officeDocument/2006/customXml" ds:itemID="{A65F1446-7341-4018-B5CC-C05AC40CDA0D}"/>
</file>

<file path=customXml/itemProps3.xml><?xml version="1.0" encoding="utf-8"?>
<ds:datastoreItem xmlns:ds="http://schemas.openxmlformats.org/officeDocument/2006/customXml" ds:itemID="{97F72571-30BE-4229-BC07-0FAF051535AC}"/>
</file>

<file path=customXml/itemProps4.xml><?xml version="1.0" encoding="utf-8"?>
<ds:datastoreItem xmlns:ds="http://schemas.openxmlformats.org/officeDocument/2006/customXml" ds:itemID="{3C0E1E14-C557-408B-A581-F74498A3E8F3}"/>
</file>

<file path=docProps/app.xml><?xml version="1.0" encoding="utf-8"?>
<Properties xmlns="http://schemas.openxmlformats.org/officeDocument/2006/extended-properties" xmlns:vt="http://schemas.openxmlformats.org/officeDocument/2006/docPropsVTypes">
  <Template>NOC_NSF rapport.dotm</Template>
  <TotalTime>98</TotalTime>
  <Pages>15</Pages>
  <Words>3076</Words>
  <Characters>16923</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19960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31</cp:revision>
  <cp:lastPrinted>2017-02-13T17:32:00Z</cp:lastPrinted>
  <dcterms:created xsi:type="dcterms:W3CDTF">2017-03-29T13:16:00Z</dcterms:created>
  <dcterms:modified xsi:type="dcterms:W3CDTF">2017-06-19T13:03:00Z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